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2"/>
        <w:gridCol w:w="670"/>
        <w:gridCol w:w="126"/>
        <w:gridCol w:w="158"/>
        <w:gridCol w:w="108"/>
        <w:gridCol w:w="317"/>
        <w:gridCol w:w="2133"/>
        <w:gridCol w:w="672"/>
        <w:gridCol w:w="717"/>
        <w:gridCol w:w="499"/>
        <w:gridCol w:w="505"/>
        <w:gridCol w:w="10"/>
        <w:gridCol w:w="193"/>
        <w:gridCol w:w="595"/>
        <w:gridCol w:w="242"/>
        <w:gridCol w:w="2491"/>
      </w:tblGrid>
      <w:tr w:rsidR="008F6547" w:rsidRPr="008F6547" w14:paraId="5520A10B" w14:textId="77777777">
        <w:trPr>
          <w:trHeight w:val="284"/>
        </w:trPr>
        <w:tc>
          <w:tcPr>
            <w:tcW w:w="5393" w:type="dxa"/>
            <w:gridSpan w:val="9"/>
            <w:vMerge w:val="restart"/>
            <w:noWrap/>
            <w:tcMar>
              <w:left w:w="28" w:type="dxa"/>
            </w:tcMar>
          </w:tcPr>
          <w:p w14:paraId="5F034B16" w14:textId="2422BEB4" w:rsidR="008F6547" w:rsidRPr="008F6547" w:rsidRDefault="000D7926" w:rsidP="00586235">
            <w:pPr>
              <w:jc w:val="left"/>
            </w:pPr>
            <w:r>
              <w:rPr>
                <w:sz w:val="16"/>
                <w:szCs w:val="16"/>
              </w:rPr>
              <w:t xml:space="preserve">Stadt Lünen, </w:t>
            </w:r>
            <w:r w:rsidR="004B527A">
              <w:rPr>
                <w:sz w:val="16"/>
                <w:szCs w:val="16"/>
              </w:rPr>
              <w:t xml:space="preserve">Recht und </w:t>
            </w:r>
            <w:r>
              <w:rPr>
                <w:sz w:val="16"/>
                <w:szCs w:val="16"/>
              </w:rPr>
              <w:t>Vergabe, 4453</w:t>
            </w:r>
            <w:r w:rsidR="004B527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Lünen</w:t>
            </w:r>
          </w:p>
        </w:tc>
        <w:tc>
          <w:tcPr>
            <w:tcW w:w="4535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1C647671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3EDE2E3D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CF1496" w14:textId="77777777" w:rsidR="008F6547" w:rsidRPr="008F6547" w:rsidRDefault="008F6547" w:rsidP="008F6547"/>
        </w:tc>
        <w:tc>
          <w:tcPr>
            <w:tcW w:w="4535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655A66B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00578A30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A0AC0E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6AF58361" w14:textId="35575521" w:rsidR="008F6547" w:rsidRPr="008F6547" w:rsidRDefault="00437A73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6" w:type="dxa"/>
            <w:gridSpan w:val="6"/>
            <w:tcBorders>
              <w:right w:val="single" w:sz="4" w:space="0" w:color="808080"/>
            </w:tcBorders>
            <w:noWrap/>
            <w:vAlign w:val="center"/>
          </w:tcPr>
          <w:p w14:paraId="67BE0876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4EF61618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5CF575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3E414ED1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F574CD">
              <w:fldChar w:fldCharType="separate"/>
            </w:r>
            <w:r w:rsidRPr="008F6547">
              <w:fldChar w:fldCharType="end"/>
            </w:r>
          </w:p>
        </w:tc>
        <w:tc>
          <w:tcPr>
            <w:tcW w:w="4036" w:type="dxa"/>
            <w:gridSpan w:val="6"/>
            <w:tcBorders>
              <w:right w:val="single" w:sz="4" w:space="0" w:color="808080"/>
            </w:tcBorders>
            <w:noWrap/>
            <w:vAlign w:val="center"/>
          </w:tcPr>
          <w:p w14:paraId="6A796A76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2E21BF8E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BA7FC4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7AC4755D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F574CD">
              <w:fldChar w:fldCharType="separate"/>
            </w:r>
            <w:r w:rsidRPr="008F6547">
              <w:fldChar w:fldCharType="end"/>
            </w:r>
          </w:p>
        </w:tc>
        <w:tc>
          <w:tcPr>
            <w:tcW w:w="4036" w:type="dxa"/>
            <w:gridSpan w:val="6"/>
            <w:tcBorders>
              <w:right w:val="single" w:sz="4" w:space="0" w:color="808080"/>
            </w:tcBorders>
            <w:noWrap/>
            <w:vAlign w:val="center"/>
          </w:tcPr>
          <w:p w14:paraId="5DD777F4" w14:textId="77777777" w:rsidR="006E0531" w:rsidRPr="008F6547" w:rsidRDefault="006E0531" w:rsidP="00EC5A94">
            <w:r>
              <w:t xml:space="preserve">Beschränkte Ausschreibung nach </w:t>
            </w:r>
            <w:r w:rsidR="00EC5A94">
              <w:t>ö</w:t>
            </w:r>
            <w:r>
              <w:t>ffentlichem Teilnahmewettbewerb</w:t>
            </w:r>
          </w:p>
        </w:tc>
      </w:tr>
      <w:tr w:rsidR="008F6547" w:rsidRPr="008F6547" w14:paraId="4AE5A987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E8459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83B67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F574CD">
              <w:fldChar w:fldCharType="separate"/>
            </w:r>
            <w:r w:rsidRPr="008F6547">
              <w:fldChar w:fldCharType="end"/>
            </w:r>
          </w:p>
        </w:tc>
        <w:tc>
          <w:tcPr>
            <w:tcW w:w="4036" w:type="dxa"/>
            <w:gridSpan w:val="6"/>
            <w:tcBorders>
              <w:right w:val="single" w:sz="4" w:space="0" w:color="808080"/>
            </w:tcBorders>
            <w:noWrap/>
            <w:vAlign w:val="center"/>
          </w:tcPr>
          <w:p w14:paraId="2A3B9591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7E92C6BB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A56F51" w14:textId="77777777" w:rsidR="008F6547" w:rsidRPr="008F6547" w:rsidRDefault="008F6547" w:rsidP="008F6547"/>
        </w:tc>
        <w:tc>
          <w:tcPr>
            <w:tcW w:w="4535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0AC5702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4C46236D" w14:textId="77777777" w:rsidTr="00A50735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DF006C" w14:textId="77777777" w:rsidR="008F6547" w:rsidRPr="008F6547" w:rsidRDefault="008F6547" w:rsidP="008F6547"/>
        </w:tc>
        <w:tc>
          <w:tcPr>
            <w:tcW w:w="2044" w:type="dxa"/>
            <w:gridSpan w:val="6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201F41" w14:textId="6BC7FA1E" w:rsidR="008F6547" w:rsidRPr="008F6547" w:rsidRDefault="008F6547" w:rsidP="00BD759C">
            <w:r w:rsidRPr="008F6547">
              <w:t>Datum</w:t>
            </w:r>
            <w:r w:rsidR="00326F09">
              <w:t xml:space="preserve"> </w:t>
            </w:r>
            <w:r w:rsidR="00727E86">
              <w:t>05.03.2026</w:t>
            </w:r>
          </w:p>
        </w:tc>
        <w:tc>
          <w:tcPr>
            <w:tcW w:w="249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5BC94C" w14:textId="14C8CF4B" w:rsidR="008F6547" w:rsidRPr="008F6547" w:rsidRDefault="008F6547" w:rsidP="00BD759C">
            <w:r w:rsidRPr="008F6547">
              <w:t>Uhrzeit</w:t>
            </w:r>
            <w:r w:rsidR="00326F09">
              <w:t xml:space="preserve"> </w:t>
            </w:r>
            <w:r w:rsidR="00C7619C">
              <w:t>10:00</w:t>
            </w:r>
          </w:p>
        </w:tc>
      </w:tr>
      <w:tr w:rsidR="00362A49" w:rsidRPr="008F6547" w14:paraId="0AD5ABE8" w14:textId="77777777" w:rsidTr="000D7926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C9FCFE" w14:textId="77777777" w:rsidR="00362A49" w:rsidRPr="008F6547" w:rsidRDefault="00362A49" w:rsidP="008F6547"/>
        </w:tc>
        <w:tc>
          <w:tcPr>
            <w:tcW w:w="4535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4FB616F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B5B77AE" w14:textId="77777777" w:rsidTr="00A50735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3088D2" w14:textId="77777777" w:rsidR="00362A49" w:rsidRPr="008F6547" w:rsidRDefault="00362A49" w:rsidP="008F6547"/>
        </w:tc>
        <w:tc>
          <w:tcPr>
            <w:tcW w:w="2044" w:type="dxa"/>
            <w:gridSpan w:val="6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FDBA34" w14:textId="326F52AB" w:rsidR="00362A49" w:rsidRPr="008F6547" w:rsidRDefault="00362A49" w:rsidP="00BD759C">
            <w:r w:rsidRPr="008F6547">
              <w:t>Datum</w:t>
            </w:r>
            <w:r w:rsidR="00326F09">
              <w:t xml:space="preserve"> </w:t>
            </w:r>
            <w:r w:rsidR="00727E86">
              <w:t>05.03.2026</w:t>
            </w:r>
          </w:p>
        </w:tc>
        <w:tc>
          <w:tcPr>
            <w:tcW w:w="249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DD3588" w14:textId="7FDC2968" w:rsidR="00362A49" w:rsidRPr="008F6547" w:rsidRDefault="00362A49" w:rsidP="00BD759C">
            <w:r w:rsidRPr="008F6547">
              <w:t>Uhrzeit</w:t>
            </w:r>
            <w:r w:rsidR="00326F09">
              <w:t xml:space="preserve"> </w:t>
            </w:r>
            <w:r w:rsidR="00C7619C">
              <w:t>10:00</w:t>
            </w:r>
          </w:p>
        </w:tc>
      </w:tr>
      <w:tr w:rsidR="008F6547" w:rsidRPr="008F6547" w14:paraId="300EC5B3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0AF672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729D6201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6" w:type="dxa"/>
            <w:gridSpan w:val="6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1AC5C477" w14:textId="5588F747" w:rsidR="008F6547" w:rsidRPr="008E12D3" w:rsidRDefault="00326F09" w:rsidP="008F6547">
            <w:r>
              <w:t xml:space="preserve">Rathaus, Willy-Brandt-Platz </w:t>
            </w:r>
            <w:r w:rsidR="004B527A">
              <w:t>1</w:t>
            </w:r>
            <w:r>
              <w:t>, 44532 Lünen</w:t>
            </w:r>
          </w:p>
        </w:tc>
      </w:tr>
      <w:tr w:rsidR="008F6547" w:rsidRPr="008F6547" w14:paraId="4ECE25BF" w14:textId="77777777" w:rsidTr="00CB2ACB">
        <w:trPr>
          <w:trHeight w:val="6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C32D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C4FADD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6" w:type="dxa"/>
            <w:gridSpan w:val="6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D8EB77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0800E200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AF158" w14:textId="77777777" w:rsidR="008F6547" w:rsidRPr="008F6547" w:rsidRDefault="008F6547" w:rsidP="008F6547"/>
        </w:tc>
        <w:tc>
          <w:tcPr>
            <w:tcW w:w="1207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59987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3A9206" w14:textId="40F98046" w:rsidR="008F6547" w:rsidRPr="008E12D3" w:rsidRDefault="00437A73" w:rsidP="008F6547">
            <w:r>
              <w:t>1102</w:t>
            </w:r>
          </w:p>
        </w:tc>
      </w:tr>
      <w:tr w:rsidR="008F6547" w:rsidRPr="008F6547" w14:paraId="79885694" w14:textId="77777777">
        <w:trPr>
          <w:trHeight w:val="284"/>
        </w:trPr>
        <w:tc>
          <w:tcPr>
            <w:tcW w:w="5393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EACA1B" w14:textId="77777777" w:rsidR="008F6547" w:rsidRPr="008F6547" w:rsidRDefault="008F6547" w:rsidP="008F6547"/>
        </w:tc>
        <w:tc>
          <w:tcPr>
            <w:tcW w:w="4535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5838CF" w14:textId="764CDFCE" w:rsidR="008F6547" w:rsidRPr="008F6547" w:rsidRDefault="00A250A6" w:rsidP="00BD759C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326F09">
              <w:t xml:space="preserve"> </w:t>
            </w:r>
            <w:r w:rsidR="00727E86">
              <w:t>09.04.2026</w:t>
            </w:r>
          </w:p>
        </w:tc>
      </w:tr>
      <w:tr w:rsidR="00E82F50" w:rsidRPr="008F6547" w14:paraId="6296E41B" w14:textId="77777777" w:rsidTr="00362A49">
        <w:trPr>
          <w:trHeight w:val="284"/>
        </w:trPr>
        <w:tc>
          <w:tcPr>
            <w:tcW w:w="5393" w:type="dxa"/>
            <w:gridSpan w:val="9"/>
            <w:noWrap/>
            <w:tcMar>
              <w:left w:w="28" w:type="dxa"/>
            </w:tcMar>
            <w:vAlign w:val="center"/>
          </w:tcPr>
          <w:p w14:paraId="7E6E75DB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5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EAC49C4" w14:textId="77777777" w:rsidR="00E82F50" w:rsidRPr="008F6547" w:rsidRDefault="00E82F50" w:rsidP="008F6547"/>
        </w:tc>
      </w:tr>
      <w:tr w:rsidR="008F6547" w:rsidRPr="008F6547" w14:paraId="285E1AB6" w14:textId="77777777" w:rsidTr="00362A49">
        <w:trPr>
          <w:trHeight w:val="284"/>
        </w:trPr>
        <w:tc>
          <w:tcPr>
            <w:tcW w:w="5393" w:type="dxa"/>
            <w:gridSpan w:val="9"/>
            <w:noWrap/>
            <w:tcMar>
              <w:left w:w="28" w:type="dxa"/>
            </w:tcMar>
            <w:vAlign w:val="center"/>
          </w:tcPr>
          <w:p w14:paraId="51B9BC0B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F4D5BEE" wp14:editId="05CCAF07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F1731A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5" w:type="dxa"/>
            <w:gridSpan w:val="7"/>
            <w:noWrap/>
            <w:vAlign w:val="center"/>
          </w:tcPr>
          <w:p w14:paraId="5D6FE2D6" w14:textId="77777777" w:rsidR="008F6547" w:rsidRPr="008F6547" w:rsidRDefault="008F6547" w:rsidP="008F6547"/>
        </w:tc>
      </w:tr>
      <w:tr w:rsidR="008F6547" w:rsidRPr="008F6547" w14:paraId="2BA30E8D" w14:textId="77777777">
        <w:trPr>
          <w:trHeight w:val="284"/>
        </w:trPr>
        <w:tc>
          <w:tcPr>
            <w:tcW w:w="5393" w:type="dxa"/>
            <w:gridSpan w:val="9"/>
            <w:noWrap/>
            <w:tcMar>
              <w:left w:w="28" w:type="dxa"/>
            </w:tcMar>
            <w:vAlign w:val="center"/>
          </w:tcPr>
          <w:p w14:paraId="3D339255" w14:textId="77777777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6"/>
            <w:noWrap/>
            <w:vAlign w:val="center"/>
          </w:tcPr>
          <w:p w14:paraId="7E819507" w14:textId="77777777" w:rsidR="008F6547" w:rsidRPr="008F6547" w:rsidRDefault="008F6547" w:rsidP="008F6547"/>
        </w:tc>
        <w:tc>
          <w:tcPr>
            <w:tcW w:w="2491" w:type="dxa"/>
            <w:noWrap/>
            <w:vAlign w:val="center"/>
          </w:tcPr>
          <w:p w14:paraId="4C3F18B1" w14:textId="77777777" w:rsidR="008F6547" w:rsidRPr="008F6547" w:rsidRDefault="008F6547" w:rsidP="008F6547"/>
        </w:tc>
      </w:tr>
      <w:tr w:rsidR="00C44039" w:rsidRPr="008F6547" w14:paraId="0ABCBA5A" w14:textId="77777777">
        <w:trPr>
          <w:trHeight w:val="284"/>
        </w:trPr>
        <w:tc>
          <w:tcPr>
            <w:tcW w:w="1871" w:type="dxa"/>
            <w:gridSpan w:val="6"/>
            <w:noWrap/>
            <w:tcMar>
              <w:left w:w="28" w:type="dxa"/>
            </w:tcMar>
            <w:vAlign w:val="center"/>
          </w:tcPr>
          <w:p w14:paraId="2971FF4E" w14:textId="77777777" w:rsidR="00C44039" w:rsidRPr="008F6547" w:rsidDel="00B9692F" w:rsidRDefault="00C44039" w:rsidP="008F6547"/>
        </w:tc>
        <w:tc>
          <w:tcPr>
            <w:tcW w:w="8057" w:type="dxa"/>
            <w:gridSpan w:val="10"/>
            <w:noWrap/>
            <w:vAlign w:val="center"/>
          </w:tcPr>
          <w:p w14:paraId="155C2323" w14:textId="77777777" w:rsidR="00C44039" w:rsidRDefault="00C44039" w:rsidP="008F6547"/>
        </w:tc>
      </w:tr>
      <w:tr w:rsidR="00C44039" w:rsidRPr="008F6547" w14:paraId="626A4A4E" w14:textId="77777777">
        <w:trPr>
          <w:trHeight w:val="284"/>
        </w:trPr>
        <w:tc>
          <w:tcPr>
            <w:tcW w:w="9928" w:type="dxa"/>
            <w:gridSpan w:val="16"/>
            <w:noWrap/>
            <w:tcMar>
              <w:left w:w="28" w:type="dxa"/>
            </w:tcMar>
            <w:vAlign w:val="center"/>
          </w:tcPr>
          <w:p w14:paraId="0545D0DC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0E0C6CF2" w14:textId="77777777">
        <w:trPr>
          <w:trHeight w:val="284"/>
        </w:trPr>
        <w:tc>
          <w:tcPr>
            <w:tcW w:w="1871" w:type="dxa"/>
            <w:gridSpan w:val="6"/>
            <w:noWrap/>
            <w:tcMar>
              <w:left w:w="28" w:type="dxa"/>
            </w:tcMar>
            <w:vAlign w:val="center"/>
          </w:tcPr>
          <w:p w14:paraId="22B18FF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7" w:type="dxa"/>
            <w:gridSpan w:val="10"/>
            <w:noWrap/>
            <w:vAlign w:val="center"/>
          </w:tcPr>
          <w:p w14:paraId="10EDCE34" w14:textId="5F9B00CD" w:rsidR="008F6547" w:rsidRPr="006A5D4D" w:rsidRDefault="00B721AD" w:rsidP="001843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="00AD18AE">
              <w:rPr>
                <w:sz w:val="16"/>
                <w:szCs w:val="16"/>
              </w:rPr>
              <w:t xml:space="preserve">                     </w:t>
            </w:r>
          </w:p>
        </w:tc>
      </w:tr>
      <w:tr w:rsidR="00B9692F" w:rsidRPr="008F6547" w14:paraId="699513F1" w14:textId="77777777">
        <w:trPr>
          <w:trHeight w:val="284"/>
        </w:trPr>
        <w:tc>
          <w:tcPr>
            <w:tcW w:w="1871" w:type="dxa"/>
            <w:gridSpan w:val="6"/>
            <w:vMerge w:val="restart"/>
            <w:noWrap/>
            <w:tcMar>
              <w:left w:w="28" w:type="dxa"/>
            </w:tcMar>
            <w:vAlign w:val="center"/>
          </w:tcPr>
          <w:p w14:paraId="0DBC4168" w14:textId="77777777" w:rsidR="00B9692F" w:rsidRPr="008F6547" w:rsidRDefault="00B9692F" w:rsidP="008F6547"/>
        </w:tc>
        <w:tc>
          <w:tcPr>
            <w:tcW w:w="8057" w:type="dxa"/>
            <w:gridSpan w:val="10"/>
            <w:tcBorders>
              <w:bottom w:val="single" w:sz="4" w:space="0" w:color="808080"/>
            </w:tcBorders>
            <w:vAlign w:val="center"/>
          </w:tcPr>
          <w:p w14:paraId="0A25DCD2" w14:textId="2D24DD7D" w:rsidR="00B9692F" w:rsidRPr="008F6547" w:rsidRDefault="00727E86" w:rsidP="008F6547">
            <w:r>
              <w:rPr>
                <w:b/>
              </w:rPr>
              <w:t xml:space="preserve">Neubau </w:t>
            </w:r>
            <w:proofErr w:type="spellStart"/>
            <w:r>
              <w:rPr>
                <w:b/>
              </w:rPr>
              <w:t>Leoschule</w:t>
            </w:r>
            <w:proofErr w:type="spellEnd"/>
          </w:p>
        </w:tc>
      </w:tr>
      <w:tr w:rsidR="00B9692F" w:rsidRPr="008F6547" w14:paraId="7EFFD815" w14:textId="77777777">
        <w:trPr>
          <w:trHeight w:val="284"/>
        </w:trPr>
        <w:tc>
          <w:tcPr>
            <w:tcW w:w="1871" w:type="dxa"/>
            <w:gridSpan w:val="6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2AF279" w14:textId="77777777" w:rsidR="00B9692F" w:rsidRPr="008F6547" w:rsidRDefault="00B9692F" w:rsidP="008F6547"/>
        </w:tc>
        <w:tc>
          <w:tcPr>
            <w:tcW w:w="8057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A4D157" w14:textId="77777777" w:rsidR="00B9692F" w:rsidRPr="008F6547" w:rsidRDefault="00B9692F" w:rsidP="008F6547"/>
        </w:tc>
      </w:tr>
      <w:tr w:rsidR="008F6547" w:rsidRPr="006A5D4D" w14:paraId="22635283" w14:textId="77777777">
        <w:trPr>
          <w:trHeight w:val="284"/>
        </w:trPr>
        <w:tc>
          <w:tcPr>
            <w:tcW w:w="1871" w:type="dxa"/>
            <w:gridSpan w:val="6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11A9E5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7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14:paraId="18AF913B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9A99323" w14:textId="77777777">
        <w:trPr>
          <w:trHeight w:val="284"/>
        </w:trPr>
        <w:tc>
          <w:tcPr>
            <w:tcW w:w="1871" w:type="dxa"/>
            <w:gridSpan w:val="6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612968" w14:textId="680593C4" w:rsidR="00B9692F" w:rsidRPr="00437A73" w:rsidRDefault="00727E86" w:rsidP="00BD759C">
            <w:pPr>
              <w:rPr>
                <w:b/>
              </w:rPr>
            </w:pPr>
            <w:r>
              <w:rPr>
                <w:b/>
              </w:rPr>
              <w:t>16-2026</w:t>
            </w:r>
          </w:p>
        </w:tc>
        <w:tc>
          <w:tcPr>
            <w:tcW w:w="8057" w:type="dxa"/>
            <w:gridSpan w:val="10"/>
            <w:tcBorders>
              <w:bottom w:val="single" w:sz="4" w:space="0" w:color="808080"/>
            </w:tcBorders>
            <w:vAlign w:val="center"/>
          </w:tcPr>
          <w:p w14:paraId="457E4F00" w14:textId="4D81CC71" w:rsidR="00B9692F" w:rsidRPr="00437A73" w:rsidRDefault="00727E86" w:rsidP="00FB44B4">
            <w:pPr>
              <w:rPr>
                <w:b/>
              </w:rPr>
            </w:pPr>
            <w:r>
              <w:t>Baustelleneinrichtung</w:t>
            </w:r>
          </w:p>
        </w:tc>
      </w:tr>
      <w:tr w:rsidR="008F6547" w:rsidRPr="008F6547" w14:paraId="1F729B80" w14:textId="77777777">
        <w:trPr>
          <w:trHeight w:val="397"/>
        </w:trPr>
        <w:tc>
          <w:tcPr>
            <w:tcW w:w="9928" w:type="dxa"/>
            <w:gridSpan w:val="16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7E5AEB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35713031" w14:textId="77777777">
        <w:trPr>
          <w:trHeight w:val="397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AC444D6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6" w:type="dxa"/>
            <w:gridSpan w:val="15"/>
            <w:noWrap/>
            <w:vAlign w:val="center"/>
          </w:tcPr>
          <w:p w14:paraId="26917639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3323D998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2528637" w14:textId="77777777"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F574CD">
              <w:fldChar w:fldCharType="separate"/>
            </w:r>
            <w:r w:rsidRPr="006A5D4D"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42F3D195" w14:textId="77777777" w:rsidR="00B12A50" w:rsidRPr="004749BE" w:rsidRDefault="00B12A50" w:rsidP="00BE52D0">
            <w:r w:rsidRPr="006A5D4D">
              <w:t>212</w:t>
            </w:r>
            <w:r w:rsidRPr="004749BE">
              <w:t xml:space="preserve">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1EBC26A9" w14:textId="77777777" w:rsidR="00B12A50" w:rsidRPr="00520D3B" w:rsidRDefault="00A250A6" w:rsidP="001845B7">
            <w:r>
              <w:t>Teilnahme</w:t>
            </w:r>
            <w:r w:rsidRPr="004749BE">
              <w:t xml:space="preserve">bedingungen </w:t>
            </w:r>
          </w:p>
        </w:tc>
      </w:tr>
      <w:tr w:rsidR="003E7E5A" w:rsidRPr="00520D3B" w14:paraId="602FDD77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15F588A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F574CD">
              <w:fldChar w:fldCharType="separate"/>
            </w:r>
            <w:r w:rsidRPr="006A5D4D"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41D46213" w14:textId="77777777" w:rsidR="003E7E5A" w:rsidRPr="004749BE" w:rsidRDefault="003E7E5A" w:rsidP="00BE52D0">
            <w:r w:rsidRPr="004749BE">
              <w:t xml:space="preserve">242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0BC358BC" w14:textId="7D48F3D0" w:rsidR="003E7E5A" w:rsidRPr="001C5934" w:rsidRDefault="003E7E5A" w:rsidP="00800ED1">
            <w:pPr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14:paraId="4AB41164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7500EC6" w14:textId="68972F23" w:rsidR="003E7E5A" w:rsidRPr="006A5D4D" w:rsidRDefault="00437A73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45539506" w14:textId="77777777" w:rsidR="003E7E5A" w:rsidRPr="004749BE" w:rsidRDefault="003E7E5A" w:rsidP="00BE52D0"/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3288F1E1" w14:textId="77777777" w:rsidR="003E7E5A" w:rsidRPr="001C5934" w:rsidRDefault="003E7E5A" w:rsidP="00800ED1">
            <w:pPr>
              <w:rPr>
                <w:highlight w:val="yellow"/>
              </w:rPr>
            </w:pPr>
          </w:p>
        </w:tc>
      </w:tr>
      <w:tr w:rsidR="003E7E5A" w:rsidRPr="00520D3B" w14:paraId="039DA075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90BFC32" w14:textId="683C05DF" w:rsidR="003E7E5A" w:rsidRPr="007E75E9" w:rsidRDefault="00437A73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5BD70652" w14:textId="77777777" w:rsidR="003E7E5A" w:rsidRPr="004749BE" w:rsidRDefault="003E7E5A" w:rsidP="00BE52D0"/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631A50E1" w14:textId="77777777" w:rsidR="003E7E5A" w:rsidRPr="004749BE" w:rsidRDefault="003E7E5A" w:rsidP="00800ED1"/>
        </w:tc>
      </w:tr>
      <w:tr w:rsidR="003E7E5A" w:rsidRPr="00520D3B" w14:paraId="791B25FD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1215E60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F574CD">
              <w:fldChar w:fldCharType="separate"/>
            </w:r>
            <w:r w:rsidRPr="006A5D4D"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082E79B9" w14:textId="77777777" w:rsidR="003E7E5A" w:rsidRPr="004749BE" w:rsidRDefault="003E7E5A" w:rsidP="00674A7C"/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7A005072" w14:textId="77777777" w:rsidR="003E7E5A" w:rsidRPr="004749BE" w:rsidRDefault="003E7E5A" w:rsidP="00674A7C"/>
        </w:tc>
      </w:tr>
      <w:tr w:rsidR="003E7E5A" w:rsidRPr="00520D3B" w14:paraId="62D2D892" w14:textId="77777777">
        <w:trPr>
          <w:trHeight w:val="397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18D4F6D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6" w:type="dxa"/>
            <w:gridSpan w:val="15"/>
            <w:noWrap/>
            <w:vAlign w:val="center"/>
          </w:tcPr>
          <w:p w14:paraId="452CCD75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67AA8E5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DCB356D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F574CD">
              <w:fldChar w:fldCharType="separate"/>
            </w:r>
            <w:r w:rsidRPr="006A5D4D"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07CD6F04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6F28ACD0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687C60BA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AADFA16" w14:textId="2FE765EE" w:rsidR="003E7E5A" w:rsidRPr="006A5D4D" w:rsidRDefault="00437A73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6F5FEDDD" w14:textId="77777777" w:rsidR="003E7E5A" w:rsidRPr="00B9692F" w:rsidRDefault="003E7E5A" w:rsidP="00BE52D0">
            <w:pPr>
              <w:rPr>
                <w:i/>
              </w:rPr>
            </w:pPr>
            <w:r w:rsidRPr="00FE41B9">
              <w:t>214</w:t>
            </w:r>
            <w:r w:rsidRPr="00B9692F">
              <w:t xml:space="preserve">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4E352940" w14:textId="77777777" w:rsidR="003E7E5A" w:rsidRPr="00B9692F" w:rsidRDefault="003E7E5A" w:rsidP="00800ED1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3E7E5A" w:rsidRPr="00520D3B" w14:paraId="18114EE0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697AFAB" w14:textId="39102012" w:rsidR="003E7E5A" w:rsidRPr="006A5D4D" w:rsidRDefault="00437A73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043ADC69" w14:textId="77777777" w:rsidR="003E7E5A" w:rsidRPr="004749BE" w:rsidRDefault="003E7E5A" w:rsidP="00BE52D0">
            <w:r w:rsidRPr="00FE41B9">
              <w:t>215</w:t>
            </w:r>
            <w:r w:rsidRPr="004749BE">
              <w:t xml:space="preserve">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61265ED7" w14:textId="77777777" w:rsidR="003E7E5A" w:rsidRPr="00520D3B" w:rsidRDefault="003E7E5A" w:rsidP="001845B7">
            <w:r w:rsidRPr="004749BE">
              <w:t xml:space="preserve">Zusätzliche Vertragsbedingungen </w:t>
            </w:r>
          </w:p>
        </w:tc>
      </w:tr>
      <w:tr w:rsidR="003E7E5A" w:rsidRPr="00520D3B" w14:paraId="4769A80D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B0BA903" w14:textId="4E2D400D" w:rsidR="003E7E5A" w:rsidRPr="006A5D4D" w:rsidRDefault="00943D30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395FB66D" w14:textId="2FFFE6C8" w:rsidR="003E7E5A" w:rsidRPr="004749BE" w:rsidRDefault="003E7E5A" w:rsidP="00BE52D0">
            <w:r w:rsidRPr="004749BE">
              <w:t>225</w:t>
            </w:r>
            <w:r w:rsidR="001134CA">
              <w:t>a</w:t>
            </w:r>
            <w:r w:rsidRPr="004749BE">
              <w:t xml:space="preserve">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27E64173" w14:textId="77777777" w:rsidR="003E7E5A" w:rsidRPr="001C5934" w:rsidRDefault="003E7E5A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3E7E5A" w:rsidRPr="00520D3B" w14:paraId="40A614A9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B60DB4E" w14:textId="27F17077" w:rsidR="003E7E5A" w:rsidRPr="006A5D4D" w:rsidRDefault="00943D30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0DCA1E59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1DFAFC19" w14:textId="492595A8" w:rsidR="003E7E5A" w:rsidRPr="001C5934" w:rsidRDefault="00437A73" w:rsidP="00800ED1">
            <w:pPr>
              <w:rPr>
                <w:highlight w:val="yellow"/>
              </w:rPr>
            </w:pPr>
            <w:r>
              <w:t xml:space="preserve">Ergänzung </w:t>
            </w:r>
            <w:proofErr w:type="gramStart"/>
            <w:r>
              <w:t xml:space="preserve">BVB </w:t>
            </w:r>
            <w:r w:rsidR="003E7E5A" w:rsidRPr="004749BE">
              <w:t>Abfall</w:t>
            </w:r>
            <w:proofErr w:type="gramEnd"/>
          </w:p>
        </w:tc>
      </w:tr>
      <w:tr w:rsidR="003E7E5A" w:rsidRPr="00520D3B" w14:paraId="55FCD85F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E737F78" w14:textId="3376910D" w:rsidR="003E7E5A" w:rsidRPr="006A5D4D" w:rsidRDefault="00943D30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6FEE03E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19185836" w14:textId="081A85CF" w:rsidR="003E7E5A" w:rsidRPr="001C5934" w:rsidRDefault="00437A73" w:rsidP="00800ED1">
            <w:pPr>
              <w:rPr>
                <w:highlight w:val="yellow"/>
              </w:rPr>
            </w:pPr>
            <w:r>
              <w:t xml:space="preserve">Ergänzung </w:t>
            </w:r>
            <w:r w:rsidR="003E7E5A" w:rsidRPr="004749BE">
              <w:t>Datenverarbeitung</w:t>
            </w:r>
          </w:p>
        </w:tc>
      </w:tr>
      <w:tr w:rsidR="003E7E5A" w:rsidRPr="00520D3B" w14:paraId="0F9D2A17" w14:textId="77777777" w:rsidTr="00275A6A">
        <w:trPr>
          <w:trHeight w:val="473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0059CA9" w14:textId="00872D88" w:rsidR="003E7E5A" w:rsidRPr="007E75E9" w:rsidRDefault="00437A73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5257EBAA" w14:textId="77777777" w:rsidR="003E7E5A" w:rsidRPr="004749BE" w:rsidRDefault="003E7E5A" w:rsidP="00BE52D0"/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11F8C4A8" w14:textId="77777777" w:rsidR="003E7E5A" w:rsidRPr="004749BE" w:rsidRDefault="000D7926" w:rsidP="00CA1452">
            <w:r>
              <w:t>Besondere Vertragsbedingungen zu Tariftreue und Mindestlohn</w:t>
            </w:r>
          </w:p>
        </w:tc>
      </w:tr>
      <w:tr w:rsidR="002C746F" w:rsidRPr="00520D3B" w14:paraId="0904A51B" w14:textId="77777777" w:rsidTr="00275A6A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B646BA8" w14:textId="5707E855" w:rsidR="002C746F" w:rsidRPr="007E75E9" w:rsidRDefault="00437A73" w:rsidP="00A250A6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796" w:type="dxa"/>
            <w:gridSpan w:val="2"/>
            <w:shd w:val="clear" w:color="auto" w:fill="auto"/>
            <w:noWrap/>
            <w:vAlign w:val="center"/>
          </w:tcPr>
          <w:p w14:paraId="7682C174" w14:textId="77777777" w:rsidR="002C746F" w:rsidRPr="004749BE" w:rsidRDefault="002C746F" w:rsidP="00A250A6"/>
        </w:tc>
        <w:tc>
          <w:tcPr>
            <w:tcW w:w="8640" w:type="dxa"/>
            <w:gridSpan w:val="13"/>
            <w:shd w:val="clear" w:color="auto" w:fill="auto"/>
            <w:vAlign w:val="center"/>
          </w:tcPr>
          <w:p w14:paraId="11446C8A" w14:textId="77777777" w:rsidR="002C746F" w:rsidRPr="004749BE" w:rsidRDefault="00902DA1" w:rsidP="00A250A6">
            <w:r>
              <w:t>Besondere Vertragsbedingungen zur Vermeidung von Kinderarbeit</w:t>
            </w:r>
          </w:p>
        </w:tc>
      </w:tr>
      <w:tr w:rsidR="003E7E5A" w:rsidRPr="00520D3B" w14:paraId="6003329F" w14:textId="77777777">
        <w:trPr>
          <w:trHeight w:val="397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B83C964" w14:textId="77777777" w:rsidR="003E7E5A" w:rsidRDefault="003E7E5A" w:rsidP="00DA213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436" w:type="dxa"/>
            <w:gridSpan w:val="15"/>
            <w:noWrap/>
            <w:vAlign w:val="center"/>
          </w:tcPr>
          <w:p w14:paraId="59D1C86F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4FF9D905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5B9F7F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F574CD">
              <w:fldChar w:fldCharType="separate"/>
            </w:r>
            <w:r w:rsidRPr="00483C89"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7A6AC8BF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6DA437B4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17E4DF35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F076C8F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F574CD">
              <w:fldChar w:fldCharType="separate"/>
            </w:r>
            <w:r w:rsidRPr="00483C89"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1ADC7854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1700E1D8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56FB2F57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253AF86" w14:textId="3A4BDBC9" w:rsidR="003E7E5A" w:rsidRPr="006A5D4D" w:rsidRDefault="00437A73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1F817528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44785254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0E61F1" w:rsidRPr="00520D3B" w14:paraId="6A73A47D" w14:textId="77777777" w:rsidTr="00A250A6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D53F9BD" w14:textId="0250C87C" w:rsidR="000E61F1" w:rsidRDefault="00437A73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19A0BF66" w14:textId="77777777" w:rsidR="000E61F1" w:rsidRPr="00520D3B" w:rsidRDefault="000E61F1" w:rsidP="00A250A6">
            <w:r>
              <w:t>221/222</w:t>
            </w:r>
          </w:p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46DB69B8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7D5ED142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17A37C8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F574CD">
              <w:fldChar w:fldCharType="separate"/>
            </w:r>
            <w:r w:rsidRPr="006A5D4D"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78BAF4D4" w14:textId="77777777" w:rsidR="003E7E5A" w:rsidRPr="006A5D4D" w:rsidRDefault="003E7E5A" w:rsidP="004B0DDB">
            <w:r w:rsidRPr="006A5D4D">
              <w:t>224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374F6EEA" w14:textId="77777777" w:rsidR="003E7E5A" w:rsidRPr="001C5934" w:rsidRDefault="003E7E5A" w:rsidP="00B31B7F">
            <w:pPr>
              <w:rPr>
                <w:highlight w:val="yellow"/>
              </w:rPr>
            </w:pPr>
            <w:r w:rsidRPr="004749BE">
              <w:t>Angebot Lohngleitklausel</w:t>
            </w:r>
          </w:p>
        </w:tc>
      </w:tr>
      <w:tr w:rsidR="003E7E5A" w:rsidRPr="00520D3B" w:rsidDel="001C5934" w14:paraId="00BF05E4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98ED168" w14:textId="73E9A7B9" w:rsidR="003E7E5A" w:rsidRPr="006A5D4D" w:rsidRDefault="00437A73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37044325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3990BD68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7344DB78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B51BDC4" w14:textId="3BBE6953" w:rsidR="003E7E5A" w:rsidRPr="006A5D4D" w:rsidRDefault="00437A73" w:rsidP="00B9692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49E9DC0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2BABA77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5BF2658A" w14:textId="77777777" w:rsidTr="00A250A6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3A476DE" w14:textId="52A8C935" w:rsidR="000E61F1" w:rsidRDefault="00437A73" w:rsidP="00A250A6">
            <w: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4770E842" w14:textId="43512958" w:rsidR="000E61F1" w:rsidRPr="00520D3B" w:rsidRDefault="00437A73" w:rsidP="00A250A6">
            <w:r>
              <w:t>235</w:t>
            </w:r>
          </w:p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518AFC00" w14:textId="738C5CBF" w:rsidR="000E61F1" w:rsidRPr="00520D3B" w:rsidRDefault="00437A73" w:rsidP="00A250A6">
            <w:r>
              <w:t xml:space="preserve">Verzeichnis Leistungen anderer Unternehmer </w:t>
            </w:r>
          </w:p>
        </w:tc>
      </w:tr>
      <w:tr w:rsidR="007378AC" w:rsidRPr="00520D3B" w14:paraId="1B605F43" w14:textId="77777777" w:rsidTr="00437A73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D2E3B4B" w14:textId="438709BF" w:rsidR="007378AC" w:rsidRPr="00520D3B" w:rsidRDefault="00437A73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71A5961E" w14:textId="7AE54F09" w:rsidR="007378AC" w:rsidRPr="00520D3B" w:rsidRDefault="00437A73" w:rsidP="00A250A6">
            <w:r>
              <w:t>236</w:t>
            </w:r>
          </w:p>
        </w:tc>
        <w:tc>
          <w:tcPr>
            <w:tcW w:w="4961" w:type="dxa"/>
            <w:gridSpan w:val="8"/>
            <w:shd w:val="clear" w:color="auto" w:fill="auto"/>
            <w:noWrap/>
            <w:vAlign w:val="center"/>
          </w:tcPr>
          <w:p w14:paraId="787CF00F" w14:textId="4F7D2683" w:rsidR="007378AC" w:rsidRPr="006F4F17" w:rsidRDefault="00437A73" w:rsidP="007378AC">
            <w:r>
              <w:t>Verpflichtungserklärung anderer Unternehmen</w:t>
            </w:r>
          </w:p>
        </w:tc>
        <w:tc>
          <w:tcPr>
            <w:tcW w:w="3521" w:type="dxa"/>
            <w:gridSpan w:val="4"/>
            <w:shd w:val="clear" w:color="auto" w:fill="auto"/>
            <w:vAlign w:val="center"/>
          </w:tcPr>
          <w:p w14:paraId="6C1276B1" w14:textId="77777777" w:rsidR="007378AC" w:rsidRPr="006F4F17" w:rsidRDefault="007378AC" w:rsidP="00A250A6"/>
        </w:tc>
      </w:tr>
      <w:tr w:rsidR="00437A73" w:rsidRPr="00520D3B" w14:paraId="67DB369D" w14:textId="77777777" w:rsidTr="008F1C9E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D69FC2E" w14:textId="3848DB6C" w:rsidR="00437A73" w:rsidRDefault="00943D30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65FC6CCA" w14:textId="32E721C0" w:rsidR="00437A73" w:rsidRDefault="00437A73" w:rsidP="00437A73">
            <w:r>
              <w:t>521</w:t>
            </w:r>
          </w:p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1FE679CB" w14:textId="7FFC5051" w:rsidR="00437A73" w:rsidRPr="00520D3B" w:rsidRDefault="00437A73" w:rsidP="00437A73">
            <w:r>
              <w:t>Eigenerklärung Ausschlussgründe</w:t>
            </w:r>
          </w:p>
        </w:tc>
      </w:tr>
      <w:tr w:rsidR="00437A73" w:rsidRPr="00520D3B" w14:paraId="6D54E699" w14:textId="77777777" w:rsidTr="008F1C9E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FCB0504" w14:textId="77777777" w:rsidR="00437A73" w:rsidRDefault="00437A73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0A8C5E72" w14:textId="67EEAC3A" w:rsidR="00437A73" w:rsidRPr="00520D3B" w:rsidRDefault="00437A73" w:rsidP="00437A73">
            <w:r>
              <w:t>522</w:t>
            </w:r>
          </w:p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460FF5C8" w14:textId="77777777" w:rsidR="00437A73" w:rsidRPr="00520D3B" w:rsidRDefault="00437A73" w:rsidP="00437A73">
            <w:r>
              <w:t>Eigenerklärung nach § 19 Abs. 3 MiLoG</w:t>
            </w:r>
          </w:p>
        </w:tc>
      </w:tr>
      <w:tr w:rsidR="00437A73" w:rsidRPr="00520D3B" w14:paraId="238CE350" w14:textId="77777777" w:rsidTr="00124140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D1F7FD4" w14:textId="0E8FDCFB" w:rsidR="00437A73" w:rsidRDefault="00943D30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6C77D8C8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4CC458BB" w14:textId="77777777" w:rsidR="00437A73" w:rsidRPr="00520D3B" w:rsidRDefault="00437A73" w:rsidP="00437A73">
            <w:r>
              <w:t>Verpflichtungserklärung ILO 182 Stadt Lünen</w:t>
            </w:r>
          </w:p>
        </w:tc>
      </w:tr>
      <w:tr w:rsidR="00437A73" w:rsidRPr="00CA1452" w14:paraId="39A5901E" w14:textId="77777777" w:rsidTr="008F1C9E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EF944AF" w14:textId="7145BEDC" w:rsidR="00437A73" w:rsidRPr="00CA1452" w:rsidRDefault="00437A73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6BCCD87F" w14:textId="7EBF8B38" w:rsidR="00437A73" w:rsidRPr="00CA1452" w:rsidRDefault="00437A73" w:rsidP="00437A73">
            <w:r>
              <w:t>523</w:t>
            </w:r>
          </w:p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2C9A61C5" w14:textId="2F3470F8" w:rsidR="00437A73" w:rsidRPr="00CA1452" w:rsidRDefault="00437A73" w:rsidP="00437A73">
            <w:r>
              <w:t>Eigenerklärung – Russland Sanktionen</w:t>
            </w:r>
          </w:p>
        </w:tc>
      </w:tr>
      <w:tr w:rsidR="00437A73" w:rsidRPr="00520D3B" w14:paraId="146CDF17" w14:textId="77777777" w:rsidTr="000D7926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F96A8AA" w14:textId="6644E2A6" w:rsidR="00437A73" w:rsidRDefault="00437A73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71D14C75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056F2862" w14:textId="7BB7DE8E" w:rsidR="00437A73" w:rsidRPr="00520D3B" w:rsidRDefault="00437A73" w:rsidP="00437A73">
            <w:r>
              <w:t>Nachweis der Beitragsentrichtung zur gesetzlichen Sozialversicherung</w:t>
            </w:r>
          </w:p>
        </w:tc>
      </w:tr>
      <w:tr w:rsidR="00437A73" w:rsidRPr="00520D3B" w14:paraId="47CEAAFD" w14:textId="77777777" w:rsidTr="005C5529">
        <w:trPr>
          <w:trHeight w:val="284"/>
        </w:trPr>
        <w:tc>
          <w:tcPr>
            <w:tcW w:w="492" w:type="dxa"/>
            <w:noWrap/>
            <w:tcMar>
              <w:left w:w="28" w:type="dxa"/>
            </w:tcMar>
          </w:tcPr>
          <w:p w14:paraId="2FB744A2" w14:textId="64A6D45B" w:rsidR="00437A73" w:rsidRDefault="00437A73" w:rsidP="00437A73">
            <w:r w:rsidRPr="004243E4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243E4">
              <w:instrText xml:space="preserve"> FORMCHECKBOX </w:instrText>
            </w:r>
            <w:r w:rsidR="00F574CD">
              <w:fldChar w:fldCharType="separate"/>
            </w:r>
            <w:r w:rsidRPr="004243E4"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24D0B513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75BF528C" w14:textId="6A58BF76" w:rsidR="00437A73" w:rsidRPr="00520D3B" w:rsidRDefault="00437A73" w:rsidP="00437A73">
            <w:r>
              <w:t>Angaben zum Umsatz des Unternehmens in den letzten drei abgeschlossenen Geschäftsjahren</w:t>
            </w:r>
          </w:p>
        </w:tc>
      </w:tr>
      <w:tr w:rsidR="00437A73" w:rsidRPr="00520D3B" w14:paraId="1C142C8E" w14:textId="77777777" w:rsidTr="005C5529">
        <w:trPr>
          <w:trHeight w:val="284"/>
        </w:trPr>
        <w:tc>
          <w:tcPr>
            <w:tcW w:w="492" w:type="dxa"/>
            <w:noWrap/>
            <w:tcMar>
              <w:left w:w="28" w:type="dxa"/>
            </w:tcMar>
          </w:tcPr>
          <w:p w14:paraId="5E827590" w14:textId="40D07C8E" w:rsidR="00437A73" w:rsidRDefault="00437A73" w:rsidP="00437A73">
            <w:r w:rsidRPr="004243E4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243E4">
              <w:instrText xml:space="preserve"> FORMCHECKBOX </w:instrText>
            </w:r>
            <w:r w:rsidR="00F574CD">
              <w:fldChar w:fldCharType="separate"/>
            </w:r>
            <w:r w:rsidRPr="004243E4"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4DE5045B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65E4F83D" w14:textId="545E456A" w:rsidR="00437A73" w:rsidRPr="00520D3B" w:rsidRDefault="00437A73" w:rsidP="00437A73">
            <w:r>
              <w:t xml:space="preserve">Angaben zur Ausführung von Leistungen in den letzten </w:t>
            </w:r>
            <w:r w:rsidR="00894793">
              <w:t>drei abgeschlossenen Geschäftsjahren, die mit der zu vergebenden Leistung vergleichbar sind</w:t>
            </w:r>
          </w:p>
        </w:tc>
      </w:tr>
      <w:tr w:rsidR="00437A73" w:rsidRPr="00520D3B" w14:paraId="19831947" w14:textId="77777777" w:rsidTr="00205A63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1EBD1AB" w14:textId="66E86ACD" w:rsidR="00437A73" w:rsidRDefault="00437A73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0ED76CF5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797BB2B1" w14:textId="33AB7D79" w:rsidR="00437A73" w:rsidRPr="00520D3B" w:rsidRDefault="00894793" w:rsidP="00437A73">
            <w:r>
              <w:t>Angaben zur Zahl der in den letzten drei abgeschlossenen Geschäftsjahren jahresdurchschnittlich beschäftigten Arbeitskräfte</w:t>
            </w:r>
          </w:p>
        </w:tc>
      </w:tr>
      <w:tr w:rsidR="00437A73" w:rsidRPr="00520D3B" w14:paraId="31BE41ED" w14:textId="77777777" w:rsidTr="00205A63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19642FB" w14:textId="52CC4E2B" w:rsidR="00437A73" w:rsidRPr="004243E4" w:rsidRDefault="00437A73" w:rsidP="00437A7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0C9467E3" w14:textId="77777777" w:rsidR="00437A73" w:rsidRPr="00520D3B" w:rsidRDefault="00437A73" w:rsidP="00437A7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346214A1" w14:textId="5E103325" w:rsidR="00437A73" w:rsidRPr="00520D3B" w:rsidRDefault="00894793" w:rsidP="00437A73">
            <w:r>
              <w:t xml:space="preserve">Nachweis über die Eintragung in das Berufs- und Handelsregister – nicht älter als 6 Monate. </w:t>
            </w:r>
          </w:p>
        </w:tc>
      </w:tr>
      <w:tr w:rsidR="00894793" w:rsidRPr="00520D3B" w14:paraId="22F1FAC1" w14:textId="77777777" w:rsidTr="00DC7733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603119B" w14:textId="4C941D05" w:rsidR="00894793" w:rsidRDefault="00894793" w:rsidP="0089479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4EC73994" w14:textId="77777777" w:rsidR="00894793" w:rsidRPr="00520D3B" w:rsidRDefault="00894793" w:rsidP="00894793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4BF8CD8A" w14:textId="0CB11B24" w:rsidR="00F574CD" w:rsidRPr="00520D3B" w:rsidRDefault="00894793" w:rsidP="00894793">
            <w:r>
              <w:t xml:space="preserve">Nachweis über die Anmeldung bei der Berufsgenossenschaft </w:t>
            </w:r>
          </w:p>
        </w:tc>
      </w:tr>
      <w:tr w:rsidR="00F574CD" w:rsidRPr="00520D3B" w14:paraId="2CB17EC4" w14:textId="77777777" w:rsidTr="007378AC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tbl>
            <w:tblPr>
              <w:tblW w:w="9951" w:type="dxa"/>
              <w:tblLayout w:type="fixed"/>
              <w:tblLook w:val="01E0" w:firstRow="1" w:lastRow="1" w:firstColumn="1" w:lastColumn="1" w:noHBand="0" w:noVBand="0"/>
            </w:tblPr>
            <w:tblGrid>
              <w:gridCol w:w="491"/>
              <w:gridCol w:w="950"/>
              <w:gridCol w:w="8510"/>
            </w:tblGrid>
            <w:tr w:rsidR="00F574CD" w:rsidRPr="00111267" w:rsidDel="003C0CB6" w14:paraId="0083A725" w14:textId="77777777" w:rsidTr="005853AF">
              <w:trPr>
                <w:trHeight w:val="284"/>
              </w:trPr>
              <w:tc>
                <w:tcPr>
                  <w:tcW w:w="488" w:type="dxa"/>
                  <w:noWrap/>
                  <w:tcMar>
                    <w:left w:w="28" w:type="dxa"/>
                  </w:tcMar>
                  <w:vAlign w:val="center"/>
                </w:tcPr>
                <w:p w14:paraId="33D7C960" w14:textId="77777777" w:rsidR="00F574CD" w:rsidRDefault="00F574CD" w:rsidP="00F574CD">
                  <w: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945" w:type="dxa"/>
                  <w:shd w:val="clear" w:color="auto" w:fill="auto"/>
                  <w:noWrap/>
                  <w:vAlign w:val="center"/>
                </w:tcPr>
                <w:p w14:paraId="785537D2" w14:textId="77777777" w:rsidR="00F574CD" w:rsidRPr="00111267" w:rsidDel="003C0CB6" w:rsidRDefault="00F574CD" w:rsidP="00F574CD"/>
              </w:tc>
              <w:tc>
                <w:tcPr>
                  <w:tcW w:w="8466" w:type="dxa"/>
                  <w:noWrap/>
                  <w:vAlign w:val="center"/>
                </w:tcPr>
                <w:p w14:paraId="784B6C38" w14:textId="77777777" w:rsidR="00F574CD" w:rsidRPr="00111267" w:rsidDel="003C0CB6" w:rsidRDefault="00F574CD" w:rsidP="00F574CD">
                  <w:r>
                    <w:t>Nachweis über einschlägige Referenzen die mit der zu vergebenen Leistung vergleichbar sind – gemäß Angaben der Stadt Lünen</w:t>
                  </w:r>
                </w:p>
              </w:tc>
            </w:tr>
          </w:tbl>
          <w:p w14:paraId="4CFE08BF" w14:textId="4C26B374" w:rsidR="00F574CD" w:rsidRDefault="00F574CD" w:rsidP="00F574CD"/>
        </w:tc>
        <w:tc>
          <w:tcPr>
            <w:tcW w:w="954" w:type="dxa"/>
            <w:gridSpan w:val="3"/>
            <w:shd w:val="clear" w:color="auto" w:fill="auto"/>
            <w:noWrap/>
            <w:vAlign w:val="center"/>
          </w:tcPr>
          <w:p w14:paraId="48A253F7" w14:textId="77777777" w:rsidR="00F574CD" w:rsidRPr="00520D3B" w:rsidRDefault="00F574CD" w:rsidP="00F574CD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167BF6A3" w14:textId="512F3A26" w:rsidR="00F574CD" w:rsidRPr="00520D3B" w:rsidRDefault="00F574CD" w:rsidP="00F574CD">
            <w:r>
              <w:t>Nachweis über einschlägige Referenzen die mit der zu vergebenen Leistung vergleichbar sind – gemäß Angaben der Stadt Lünen</w:t>
            </w:r>
          </w:p>
        </w:tc>
      </w:tr>
      <w:tr w:rsidR="00F574CD" w:rsidRPr="00520D3B" w14:paraId="1BCE4D43" w14:textId="77777777" w:rsidTr="00C134DD">
        <w:trPr>
          <w:trHeight w:val="397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058FDD8" w14:textId="77777777" w:rsidR="00F574CD" w:rsidRDefault="00F574CD" w:rsidP="00F574C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15"/>
            <w:noWrap/>
            <w:vAlign w:val="center"/>
          </w:tcPr>
          <w:p w14:paraId="610F1CBC" w14:textId="77777777" w:rsidR="00F574CD" w:rsidRPr="00520D3B" w:rsidRDefault="00F574CD" w:rsidP="00F574CD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F574CD" w:rsidRPr="00520D3B" w14:paraId="4727DE00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5476CB92" w14:textId="6F85D7B8" w:rsidR="00F574CD" w:rsidRDefault="00F574CD" w:rsidP="00F574CD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6C6C7DC6" w14:textId="77777777" w:rsidR="00F574CD" w:rsidRPr="00520D3B" w:rsidRDefault="00F574CD" w:rsidP="00F574CD">
            <w:r>
              <w:t>223</w:t>
            </w:r>
          </w:p>
        </w:tc>
        <w:tc>
          <w:tcPr>
            <w:tcW w:w="8766" w:type="dxa"/>
            <w:gridSpan w:val="14"/>
            <w:shd w:val="clear" w:color="auto" w:fill="auto"/>
            <w:noWrap/>
            <w:vAlign w:val="center"/>
          </w:tcPr>
          <w:p w14:paraId="1921F7B0" w14:textId="77777777" w:rsidR="00F574CD" w:rsidRPr="00520D3B" w:rsidRDefault="00F574CD" w:rsidP="00F574CD">
            <w:r>
              <w:t>Aufgliederung der Einheitspreise entsprechend Formblatt 223</w:t>
            </w:r>
          </w:p>
        </w:tc>
      </w:tr>
      <w:tr w:rsidR="00F574CD" w:rsidRPr="00520D3B" w14:paraId="2891D20B" w14:textId="77777777" w:rsidTr="00124140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1EE41AE" w14:textId="77777777" w:rsidR="00F574CD" w:rsidRDefault="00F574CD" w:rsidP="00F574CD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14:paraId="2C5A70BA" w14:textId="77777777" w:rsidR="00F574CD" w:rsidRPr="00520D3B" w:rsidRDefault="00F574CD" w:rsidP="00F574CD"/>
        </w:tc>
        <w:tc>
          <w:tcPr>
            <w:tcW w:w="8766" w:type="dxa"/>
            <w:gridSpan w:val="14"/>
            <w:shd w:val="clear" w:color="auto" w:fill="auto"/>
            <w:noWrap/>
            <w:vAlign w:val="center"/>
          </w:tcPr>
          <w:p w14:paraId="24A3521C" w14:textId="77777777" w:rsidR="00F574CD" w:rsidRPr="00520D3B" w:rsidRDefault="00F574CD" w:rsidP="00F574CD"/>
        </w:tc>
      </w:tr>
      <w:tr w:rsidR="00F574CD" w:rsidRPr="008A13F3" w14:paraId="41FEE006" w14:textId="77777777" w:rsidTr="006F4F17">
        <w:trPr>
          <w:trHeight w:val="397"/>
        </w:trPr>
        <w:tc>
          <w:tcPr>
            <w:tcW w:w="9928" w:type="dxa"/>
            <w:gridSpan w:val="16"/>
            <w:noWrap/>
            <w:tcMar>
              <w:left w:w="28" w:type="dxa"/>
            </w:tcMar>
            <w:vAlign w:val="center"/>
          </w:tcPr>
          <w:p w14:paraId="7D33A99D" w14:textId="77777777" w:rsidR="00F574CD" w:rsidRPr="008A13F3" w:rsidRDefault="00F574CD" w:rsidP="00F574CD">
            <w:pPr>
              <w:pStyle w:val="berschrift1"/>
              <w:numPr>
                <w:ilvl w:val="0"/>
                <w:numId w:val="0"/>
              </w:numPr>
            </w:pPr>
          </w:p>
        </w:tc>
      </w:tr>
      <w:tr w:rsidR="00F574CD" w:rsidRPr="008A13F3" w14:paraId="1712A598" w14:textId="77777777" w:rsidTr="006F4F17">
        <w:trPr>
          <w:trHeight w:val="397"/>
        </w:trPr>
        <w:tc>
          <w:tcPr>
            <w:tcW w:w="9928" w:type="dxa"/>
            <w:gridSpan w:val="16"/>
            <w:noWrap/>
            <w:tcMar>
              <w:left w:w="28" w:type="dxa"/>
            </w:tcMar>
            <w:vAlign w:val="center"/>
          </w:tcPr>
          <w:p w14:paraId="69E526E9" w14:textId="77777777" w:rsidR="00F574CD" w:rsidRPr="008A13F3" w:rsidRDefault="00F574CD" w:rsidP="00F574CD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F574CD" w:rsidRPr="00520D3B" w14:paraId="07BF7DBF" w14:textId="77777777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7245107" w14:textId="77777777" w:rsidR="00F574CD" w:rsidRPr="00520D3B" w:rsidRDefault="00F574CD" w:rsidP="00F574CD"/>
        </w:tc>
        <w:tc>
          <w:tcPr>
            <w:tcW w:w="9436" w:type="dxa"/>
            <w:gridSpan w:val="15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74546F3" w14:textId="154D001A" w:rsidR="00F574CD" w:rsidRPr="00520D3B" w:rsidRDefault="00F574CD" w:rsidP="00F574CD">
            <w:r>
              <w:t>der Zentralen Gebäudebewirtschaftung Lünen</w:t>
            </w:r>
          </w:p>
        </w:tc>
      </w:tr>
      <w:tr w:rsidR="00F574CD" w:rsidRPr="008A13F3" w14:paraId="756E2873" w14:textId="77777777" w:rsidTr="00C134DD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847B4F8" w14:textId="77777777" w:rsidR="00F574CD" w:rsidRPr="008A13F3" w:rsidRDefault="00F574CD" w:rsidP="00F574CD"/>
        </w:tc>
        <w:tc>
          <w:tcPr>
            <w:tcW w:w="9436" w:type="dxa"/>
            <w:gridSpan w:val="15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51F66ADB" w14:textId="77777777" w:rsidR="00F574CD" w:rsidRPr="006B28BB" w:rsidRDefault="00F574CD" w:rsidP="00F574CD">
            <w:r>
              <w:t>zu vergeben.</w:t>
            </w:r>
          </w:p>
        </w:tc>
      </w:tr>
      <w:tr w:rsidR="00F574CD" w:rsidRPr="00520D3B" w14:paraId="0E312137" w14:textId="77777777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E12BC44" w14:textId="77777777" w:rsidR="00F574CD" w:rsidRPr="00520D3B" w:rsidRDefault="00F574CD" w:rsidP="00F574CD"/>
        </w:tc>
        <w:tc>
          <w:tcPr>
            <w:tcW w:w="9436" w:type="dxa"/>
            <w:gridSpan w:val="15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CD332D" w14:textId="77777777" w:rsidR="00F574CD" w:rsidRPr="006F1F65" w:rsidRDefault="00F574CD" w:rsidP="00F574CD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F574CD" w:rsidRPr="00520D3B" w14:paraId="4B1CCD03" w14:textId="77777777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DD3E29F" w14:textId="77777777" w:rsidR="00F574CD" w:rsidRPr="00520D3B" w:rsidRDefault="00F574CD" w:rsidP="00F574CD"/>
        </w:tc>
        <w:tc>
          <w:tcPr>
            <w:tcW w:w="9436" w:type="dxa"/>
            <w:gridSpan w:val="15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A9A49D" w14:textId="77777777" w:rsidR="00F574CD" w:rsidRPr="00520D3B" w:rsidRDefault="00F574CD" w:rsidP="00F574CD"/>
        </w:tc>
      </w:tr>
      <w:tr w:rsidR="00F574CD" w:rsidRPr="00520D3B" w14:paraId="6716581A" w14:textId="77777777" w:rsidTr="007378AC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AF1CBDA" w14:textId="77777777" w:rsidR="00F574CD" w:rsidRPr="00520D3B" w:rsidRDefault="00F574CD" w:rsidP="00F574CD"/>
        </w:tc>
        <w:tc>
          <w:tcPr>
            <w:tcW w:w="9436" w:type="dxa"/>
            <w:gridSpan w:val="15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92622EB" w14:textId="77777777" w:rsidR="00F574CD" w:rsidRPr="00520D3B" w:rsidRDefault="00F574CD" w:rsidP="00F574CD"/>
        </w:tc>
      </w:tr>
      <w:tr w:rsidR="00F574CD" w:rsidRPr="00520D3B" w14:paraId="06BC1E28" w14:textId="77777777" w:rsidTr="006F4F17">
        <w:trPr>
          <w:trHeight w:val="397"/>
        </w:trPr>
        <w:tc>
          <w:tcPr>
            <w:tcW w:w="9928" w:type="dxa"/>
            <w:gridSpan w:val="16"/>
            <w:noWrap/>
            <w:tcMar>
              <w:left w:w="28" w:type="dxa"/>
            </w:tcMar>
            <w:vAlign w:val="center"/>
          </w:tcPr>
          <w:p w14:paraId="5F3EC944" w14:textId="77777777" w:rsidR="00F574CD" w:rsidRPr="00520D3B" w:rsidRDefault="00F574CD" w:rsidP="00F574CD">
            <w:pPr>
              <w:pStyle w:val="berschrift1"/>
            </w:pPr>
            <w:r w:rsidRPr="00167A0F">
              <w:t>Auskünfte</w:t>
            </w:r>
          </w:p>
        </w:tc>
      </w:tr>
      <w:tr w:rsidR="00F574CD" w:rsidRPr="00520D3B" w14:paraId="1581F923" w14:textId="77777777" w:rsidTr="00F571D3">
        <w:trPr>
          <w:trHeight w:val="1340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9DD9FF2" w14:textId="77777777" w:rsidR="00F574CD" w:rsidRDefault="00F574CD" w:rsidP="00F574CD">
            <w:r>
              <w:sym w:font="Wingdings" w:char="F0F0"/>
            </w:r>
          </w:p>
        </w:tc>
        <w:tc>
          <w:tcPr>
            <w:tcW w:w="9436" w:type="dxa"/>
            <w:gridSpan w:val="15"/>
            <w:noWrap/>
            <w:vAlign w:val="center"/>
          </w:tcPr>
          <w:p w14:paraId="464E08B1" w14:textId="45B49A79" w:rsidR="00F574CD" w:rsidRDefault="00F574CD" w:rsidP="00F574CD">
            <w:pPr>
              <w:keepNext w:val="0"/>
              <w:spacing w:line="240" w:lineRule="exact"/>
              <w:rPr>
                <w:b/>
              </w:rPr>
            </w:pPr>
            <w:r w:rsidRPr="00F571D3">
              <w:rPr>
                <w:rFonts w:cs="Arial"/>
                <w:b/>
              </w:rPr>
              <w:t>Zusätzliche Auskünfte über die Vergabeunterlagen und diese Angebotsaufforderung sind spätestens bis zum</w:t>
            </w:r>
            <w:r>
              <w:rPr>
                <w:rFonts w:cs="Arial"/>
                <w:b/>
              </w:rPr>
              <w:t xml:space="preserve"> 26.02.2026 beim</w:t>
            </w:r>
            <w:r w:rsidRPr="00F571D3">
              <w:rPr>
                <w:rFonts w:cs="Arial"/>
                <w:b/>
              </w:rPr>
              <w:t xml:space="preserve"> Auftraggeber anzufordern</w:t>
            </w:r>
            <w:r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br/>
            </w:r>
          </w:p>
          <w:p w14:paraId="3AB038DB" w14:textId="77777777" w:rsidR="00F574CD" w:rsidRPr="0066119D" w:rsidRDefault="00F574CD" w:rsidP="00F574CD">
            <w:pPr>
              <w:keepNext w:val="0"/>
              <w:spacing w:line="240" w:lineRule="exact"/>
            </w:pPr>
            <w:r>
              <w:rPr>
                <w:b/>
              </w:rPr>
              <w:t xml:space="preserve">Ihre Fragen stellen Sie bitte </w:t>
            </w:r>
            <w:r w:rsidRPr="004D7FE9">
              <w:rPr>
                <w:b/>
              </w:rPr>
              <w:t xml:space="preserve">über die Kommunikationsebene </w:t>
            </w:r>
            <w:r>
              <w:rPr>
                <w:b/>
              </w:rPr>
              <w:t xml:space="preserve">im Projektraum des </w:t>
            </w:r>
            <w:r w:rsidRPr="004D7FE9">
              <w:rPr>
                <w:b/>
              </w:rPr>
              <w:t>Vergabemarktplatz</w:t>
            </w:r>
            <w:r>
              <w:rPr>
                <w:b/>
              </w:rPr>
              <w:t>es</w:t>
            </w:r>
            <w:r w:rsidRPr="00F571D3">
              <w:rPr>
                <w:rFonts w:cs="Arial"/>
                <w:b/>
              </w:rPr>
              <w:t>.</w:t>
            </w:r>
          </w:p>
        </w:tc>
      </w:tr>
      <w:tr w:rsidR="00F574CD" w:rsidRPr="00520D3B" w14:paraId="259A10D1" w14:textId="77777777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63F6372" w14:textId="77777777" w:rsidR="00F574CD" w:rsidRDefault="00F574CD" w:rsidP="00F574CD"/>
        </w:tc>
        <w:tc>
          <w:tcPr>
            <w:tcW w:w="9436" w:type="dxa"/>
            <w:gridSpan w:val="15"/>
            <w:noWrap/>
            <w:vAlign w:val="center"/>
          </w:tcPr>
          <w:p w14:paraId="38D6DAF1" w14:textId="77777777" w:rsidR="00F574CD" w:rsidRPr="0066119D" w:rsidRDefault="00F574CD" w:rsidP="00F574CD"/>
        </w:tc>
      </w:tr>
      <w:tr w:rsidR="00F574CD" w:rsidRPr="00520D3B" w14:paraId="162B680C" w14:textId="77777777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283DD6C" w14:textId="77777777" w:rsidR="00F574CD" w:rsidRDefault="00F574CD" w:rsidP="00F574CD"/>
        </w:tc>
        <w:tc>
          <w:tcPr>
            <w:tcW w:w="9436" w:type="dxa"/>
            <w:gridSpan w:val="15"/>
            <w:noWrap/>
            <w:vAlign w:val="center"/>
          </w:tcPr>
          <w:p w14:paraId="37D23441" w14:textId="77777777" w:rsidR="00F574CD" w:rsidRPr="0066119D" w:rsidRDefault="00F574CD" w:rsidP="00F574CD">
            <w:r>
              <w:t>Nicht</w:t>
            </w:r>
            <w:r w:rsidRPr="0066119D">
              <w:t xml:space="preserve"> beigefügte </w:t>
            </w:r>
            <w:r>
              <w:t>U</w:t>
            </w:r>
            <w:r w:rsidRPr="0066119D">
              <w:t>nterlagen können eingesehen werden bei</w:t>
            </w:r>
          </w:p>
        </w:tc>
      </w:tr>
      <w:tr w:rsidR="00F574CD" w:rsidRPr="00F92CF7" w14:paraId="0C45DFD6" w14:textId="77777777" w:rsidTr="008A14D2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A43644F" w14:textId="77777777" w:rsidR="00F574CD" w:rsidRPr="00520D3B" w:rsidRDefault="00F574CD" w:rsidP="00F574CD"/>
        </w:tc>
        <w:tc>
          <w:tcPr>
            <w:tcW w:w="1062" w:type="dxa"/>
            <w:gridSpan w:val="4"/>
            <w:noWrap/>
            <w:vAlign w:val="center"/>
          </w:tcPr>
          <w:p w14:paraId="266BFD46" w14:textId="77777777" w:rsidR="00F574CD" w:rsidRPr="00520D3B" w:rsidRDefault="00F574CD" w:rsidP="00F574CD">
            <w:r>
              <w:t>Name</w:t>
            </w:r>
          </w:p>
        </w:tc>
        <w:tc>
          <w:tcPr>
            <w:tcW w:w="8374" w:type="dxa"/>
            <w:gridSpan w:val="11"/>
            <w:tcBorders>
              <w:bottom w:val="single" w:sz="4" w:space="0" w:color="808080"/>
            </w:tcBorders>
            <w:noWrap/>
            <w:vAlign w:val="center"/>
          </w:tcPr>
          <w:p w14:paraId="17E0205A" w14:textId="202F7FD6" w:rsidR="00F574CD" w:rsidRPr="008A13F3" w:rsidRDefault="00F574CD" w:rsidP="00F574CD">
            <w:r>
              <w:t>Recht und Vergabe</w:t>
            </w:r>
          </w:p>
        </w:tc>
      </w:tr>
      <w:tr w:rsidR="00F574CD" w:rsidRPr="00520D3B" w14:paraId="60EA8A7B" w14:textId="77777777" w:rsidTr="008A14D2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FA8BEA0" w14:textId="77777777" w:rsidR="00F574CD" w:rsidRPr="00520D3B" w:rsidRDefault="00F574CD" w:rsidP="00F574CD"/>
        </w:tc>
        <w:tc>
          <w:tcPr>
            <w:tcW w:w="1062" w:type="dxa"/>
            <w:gridSpan w:val="4"/>
            <w:noWrap/>
            <w:vAlign w:val="center"/>
          </w:tcPr>
          <w:p w14:paraId="37A5EE92" w14:textId="77777777" w:rsidR="00F574CD" w:rsidRPr="00520D3B" w:rsidRDefault="00F574CD" w:rsidP="00F574CD">
            <w:r>
              <w:t>Anschrift</w:t>
            </w:r>
          </w:p>
        </w:tc>
        <w:tc>
          <w:tcPr>
            <w:tcW w:w="8374" w:type="dxa"/>
            <w:gridSpan w:val="1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73BE26FC" w14:textId="28A61E21" w:rsidR="00F574CD" w:rsidRPr="00520D3B" w:rsidRDefault="00F574CD" w:rsidP="00F574CD">
            <w:r>
              <w:t>Willy-Brandt-Platz 1, 44532 Lünen (Rathaus)</w:t>
            </w:r>
          </w:p>
        </w:tc>
      </w:tr>
      <w:tr w:rsidR="00F574CD" w:rsidRPr="00520D3B" w14:paraId="1336B5A2" w14:textId="77777777" w:rsidTr="008A14D2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0CF711E" w14:textId="77777777" w:rsidR="00F574CD" w:rsidRPr="00520D3B" w:rsidRDefault="00F574CD" w:rsidP="00F574CD"/>
        </w:tc>
        <w:tc>
          <w:tcPr>
            <w:tcW w:w="1062" w:type="dxa"/>
            <w:gridSpan w:val="4"/>
            <w:noWrap/>
            <w:vAlign w:val="center"/>
          </w:tcPr>
          <w:p w14:paraId="51335CF8" w14:textId="77777777" w:rsidR="00F574CD" w:rsidRPr="00520D3B" w:rsidRDefault="00F574CD" w:rsidP="00F574CD">
            <w:r>
              <w:t>Tel.</w:t>
            </w:r>
          </w:p>
        </w:tc>
        <w:tc>
          <w:tcPr>
            <w:tcW w:w="2450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A828477" w14:textId="77777777" w:rsidR="00F574CD" w:rsidRPr="00520D3B" w:rsidRDefault="00F574CD" w:rsidP="00F574CD">
            <w:r>
              <w:t>02306/104-1614, 1615</w:t>
            </w:r>
          </w:p>
        </w:tc>
        <w:tc>
          <w:tcPr>
            <w:tcW w:w="672" w:type="dxa"/>
            <w:tcBorders>
              <w:top w:val="single" w:sz="4" w:space="0" w:color="808080"/>
            </w:tcBorders>
            <w:noWrap/>
            <w:vAlign w:val="center"/>
          </w:tcPr>
          <w:p w14:paraId="3C209210" w14:textId="77777777" w:rsidR="00F574CD" w:rsidRPr="00520D3B" w:rsidRDefault="00F574CD" w:rsidP="00F574CD">
            <w:r>
              <w:t>Fax</w:t>
            </w:r>
          </w:p>
        </w:tc>
        <w:tc>
          <w:tcPr>
            <w:tcW w:w="1721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8903891" w14:textId="028577D4" w:rsidR="00F574CD" w:rsidRPr="00520D3B" w:rsidRDefault="00F574CD" w:rsidP="00F574CD">
            <w:r>
              <w:t>-</w:t>
            </w:r>
          </w:p>
        </w:tc>
        <w:tc>
          <w:tcPr>
            <w:tcW w:w="798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5FD6FAD3" w14:textId="77777777" w:rsidR="00F574CD" w:rsidRPr="00520D3B" w:rsidRDefault="00F574CD" w:rsidP="00F574CD">
            <w:r>
              <w:t>E-Mail</w:t>
            </w:r>
          </w:p>
        </w:tc>
        <w:tc>
          <w:tcPr>
            <w:tcW w:w="2733" w:type="dxa"/>
            <w:gridSpan w:val="2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55615CEC" w14:textId="77777777" w:rsidR="00F574CD" w:rsidRPr="008A14D2" w:rsidRDefault="00F574CD" w:rsidP="00F574CD">
            <w:pPr>
              <w:rPr>
                <w:b/>
              </w:rPr>
            </w:pPr>
            <w:r w:rsidRPr="008A14D2">
              <w:rPr>
                <w:b/>
              </w:rPr>
              <w:t>submissionen@luenen.de</w:t>
            </w:r>
          </w:p>
        </w:tc>
      </w:tr>
      <w:tr w:rsidR="00F574CD" w:rsidRPr="00520D3B" w14:paraId="3709C657" w14:textId="77777777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4E2D0E8" w14:textId="77777777" w:rsidR="00F574CD" w:rsidRPr="00520D3B" w:rsidRDefault="00F574CD" w:rsidP="00F574CD"/>
        </w:tc>
        <w:tc>
          <w:tcPr>
            <w:tcW w:w="9436" w:type="dxa"/>
            <w:gridSpan w:val="15"/>
            <w:noWrap/>
            <w:vAlign w:val="center"/>
          </w:tcPr>
          <w:p w14:paraId="7C7531F0" w14:textId="77777777" w:rsidR="00F574CD" w:rsidRPr="00520D3B" w:rsidRDefault="00F574CD" w:rsidP="00F574CD"/>
        </w:tc>
      </w:tr>
      <w:tr w:rsidR="00F574CD" w:rsidRPr="00520D3B" w14:paraId="5D3EC0B7" w14:textId="77777777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D0ABEB7" w14:textId="77777777" w:rsidR="00F574CD" w:rsidRPr="00520D3B" w:rsidRDefault="00F574CD" w:rsidP="00F574CD"/>
        </w:tc>
        <w:tc>
          <w:tcPr>
            <w:tcW w:w="9436" w:type="dxa"/>
            <w:gridSpan w:val="15"/>
            <w:noWrap/>
            <w:vAlign w:val="center"/>
          </w:tcPr>
          <w:p w14:paraId="7043346A" w14:textId="77777777" w:rsidR="00F574CD" w:rsidRPr="00520D3B" w:rsidRDefault="00F574CD" w:rsidP="00F574CD">
            <w:r>
              <w:t>Nicht beigefügte U</w:t>
            </w:r>
            <w:r w:rsidRPr="00656621">
              <w:t>nterlagen sind</w:t>
            </w:r>
            <w:r>
              <w:t>:</w:t>
            </w:r>
          </w:p>
        </w:tc>
      </w:tr>
      <w:tr w:rsidR="00F574CD" w:rsidRPr="00520D3B" w14:paraId="6A14A6D2" w14:textId="77777777">
        <w:trPr>
          <w:trHeight w:val="312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B741036" w14:textId="77777777" w:rsidR="00F574CD" w:rsidRPr="00520D3B" w:rsidRDefault="00F574CD" w:rsidP="00F574CD"/>
        </w:tc>
        <w:tc>
          <w:tcPr>
            <w:tcW w:w="9436" w:type="dxa"/>
            <w:gridSpan w:val="15"/>
            <w:noWrap/>
            <w:vAlign w:val="center"/>
          </w:tcPr>
          <w:p w14:paraId="3E9EB864" w14:textId="77777777" w:rsidR="00F574CD" w:rsidRPr="00520D3B" w:rsidRDefault="00F574CD" w:rsidP="00F574CD"/>
        </w:tc>
      </w:tr>
    </w:tbl>
    <w:p w14:paraId="3550C5F8" w14:textId="77777777" w:rsidR="00F571D3" w:rsidRDefault="00F571D3"/>
    <w:p w14:paraId="76C78259" w14:textId="77777777" w:rsidR="00F571D3" w:rsidRDefault="00F571D3"/>
    <w:p w14:paraId="5EE08691" w14:textId="77777777" w:rsidR="00F571D3" w:rsidRDefault="00F571D3">
      <w:pPr>
        <w:keepNext w:val="0"/>
        <w:jc w:val="left"/>
      </w:pPr>
      <w:r>
        <w:br w:type="page"/>
      </w:r>
    </w:p>
    <w:p w14:paraId="66975ACA" w14:textId="77777777" w:rsidR="00F571D3" w:rsidRDefault="00F571D3"/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2"/>
        <w:gridCol w:w="30"/>
        <w:gridCol w:w="379"/>
        <w:gridCol w:w="27"/>
        <w:gridCol w:w="48"/>
        <w:gridCol w:w="312"/>
        <w:gridCol w:w="158"/>
        <w:gridCol w:w="8482"/>
      </w:tblGrid>
      <w:tr w:rsidR="003E7E5A" w:rsidRPr="00520D3B" w14:paraId="544D3F17" w14:textId="77777777" w:rsidTr="006F4F17">
        <w:trPr>
          <w:trHeight w:val="39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782E9B9" w14:textId="77777777" w:rsidR="003E7E5A" w:rsidRPr="00586235" w:rsidRDefault="003E7E5A" w:rsidP="006F4F17">
            <w:pPr>
              <w:pStyle w:val="berschrift1"/>
            </w:pPr>
            <w:r>
              <w:t>Vorlage von Nachweisen/Angaben/Unterlagen</w:t>
            </w:r>
          </w:p>
        </w:tc>
      </w:tr>
      <w:tr w:rsidR="003E7E5A" w:rsidRPr="00F36274" w14:paraId="13A54C05" w14:textId="77777777" w:rsidTr="006F4F17">
        <w:trPr>
          <w:cantSplit/>
          <w:trHeight w:val="56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327A29E0" w14:textId="77777777" w:rsidR="003E7E5A" w:rsidRPr="006B28BB" w:rsidRDefault="003E7E5A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 w:rsidR="00A250A6">
              <w:t>Teilnahme</w:t>
            </w:r>
            <w:r w:rsidR="00A250A6" w:rsidRPr="006B28BB">
              <w:t xml:space="preserve">bedingungen </w:t>
            </w:r>
            <w:r w:rsidRPr="006B28BB">
              <w:t>genannten - mit dem Angebot einzureichen</w:t>
            </w:r>
            <w:r>
              <w:t>:</w:t>
            </w:r>
          </w:p>
        </w:tc>
      </w:tr>
      <w:tr w:rsidR="003E7E5A" w:rsidRPr="00F36274" w14:paraId="04C1CFF1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76226E5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1B7AF92F" w14:textId="1004E7FF" w:rsidR="003E7E5A" w:rsidRPr="00F36274" w:rsidRDefault="00894793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57B63951" w14:textId="77777777" w:rsidR="003E7E5A" w:rsidRPr="00483C89" w:rsidRDefault="003E7E5A" w:rsidP="00A250A6">
            <w:r w:rsidRPr="00483C89">
              <w:t xml:space="preserve">siehe </w:t>
            </w:r>
            <w:r w:rsidR="00A250A6">
              <w:t>(Auftrags)B</w:t>
            </w:r>
            <w:r w:rsidR="00A250A6" w:rsidRPr="00483C89">
              <w:t xml:space="preserve">ekanntmachung </w:t>
            </w:r>
          </w:p>
        </w:tc>
      </w:tr>
      <w:tr w:rsidR="003E7E5A" w:rsidRPr="00F36274" w14:paraId="7C7D5A55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A52F92A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7C2D84F7" w14:textId="77777777" w:rsidR="003E7E5A" w:rsidRPr="00F36274" w:rsidRDefault="003E7E5A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7952E738" w14:textId="77777777" w:rsidR="003E7E5A" w:rsidRPr="00483C89" w:rsidRDefault="003E7E5A" w:rsidP="00CC02A9"/>
        </w:tc>
      </w:tr>
      <w:tr w:rsidR="003E7E5A" w:rsidRPr="00F36274" w14:paraId="31325318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FFF6CFB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3504CDFF" w14:textId="77777777" w:rsidR="003E7E5A" w:rsidRPr="00F36274" w:rsidRDefault="003E7E5A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145F905F" w14:textId="77777777" w:rsidR="003E7E5A" w:rsidRPr="00275337" w:rsidRDefault="003E7E5A" w:rsidP="00520D3B"/>
        </w:tc>
      </w:tr>
      <w:tr w:rsidR="003E7E5A" w:rsidRPr="0002662E" w14:paraId="166D0DA4" w14:textId="77777777" w:rsidTr="006F4F17">
        <w:trPr>
          <w:cantSplit/>
          <w:trHeight w:val="56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72AA9D9A" w14:textId="77777777" w:rsidR="003E7E5A" w:rsidRPr="006B28BB" w:rsidRDefault="006F1F65" w:rsidP="00A250A6">
            <w:pPr>
              <w:pStyle w:val="berschrift2"/>
            </w:pPr>
            <w:r>
              <w:br w:type="page"/>
            </w:r>
            <w:r w:rsidR="003E7E5A" w:rsidRPr="006B28BB">
              <w:t>Folgende Nachweise/Angaben</w:t>
            </w:r>
            <w:r w:rsidR="003E7E5A">
              <w:t>/</w:t>
            </w:r>
            <w:r w:rsidR="003E7E5A" w:rsidRPr="006B28BB">
              <w:t xml:space="preserve">Unterlagen sind - zusätzlich zu den in den </w:t>
            </w:r>
            <w:r w:rsidR="00A250A6">
              <w:t>Teilnahme</w:t>
            </w:r>
            <w:r w:rsidR="00A250A6" w:rsidRPr="006B28BB">
              <w:t xml:space="preserve">bedingungen </w:t>
            </w:r>
            <w:r w:rsidR="003E7E5A" w:rsidRPr="006B28BB">
              <w:t xml:space="preserve">genannten - auf </w:t>
            </w:r>
            <w:r w:rsidR="003E7E5A">
              <w:t xml:space="preserve">gesondertes </w:t>
            </w:r>
            <w:r w:rsidR="003E7E5A" w:rsidRPr="006B28BB">
              <w:t>Verlangen der Vergabestelle vorzulegen</w:t>
            </w:r>
          </w:p>
        </w:tc>
      </w:tr>
      <w:tr w:rsidR="003E7E5A" w:rsidRPr="00F36274" w14:paraId="41DAFF15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0B1073F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526FDE57" w14:textId="4469B8EE" w:rsidR="003E7E5A" w:rsidRPr="00F36274" w:rsidRDefault="00894793" w:rsidP="00520D3B"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Vergart4_2110"/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28B1A385" w14:textId="72E413A4" w:rsidR="003E7E5A" w:rsidRPr="00F36274" w:rsidRDefault="003E7E5A" w:rsidP="00A250A6">
            <w:r>
              <w:t xml:space="preserve">siehe </w:t>
            </w:r>
            <w:r w:rsidR="00894793">
              <w:t xml:space="preserve">unter Anlagen D) </w:t>
            </w:r>
          </w:p>
        </w:tc>
      </w:tr>
      <w:tr w:rsidR="003E7E5A" w:rsidRPr="00F36274" w14:paraId="3326DF10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9789356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71B90163" w14:textId="7AF7F07D" w:rsidR="003E7E5A" w:rsidRPr="00F36274" w:rsidRDefault="00F574CD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6177272D" w14:textId="14D1E0C0" w:rsidR="003E7E5A" w:rsidRPr="00F36274" w:rsidRDefault="003E7E5A" w:rsidP="008A649D"/>
        </w:tc>
      </w:tr>
      <w:tr w:rsidR="003E7E5A" w:rsidRPr="00F36274" w14:paraId="1B3DCE1A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754829FF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6C801CE3" w14:textId="77777777" w:rsidR="003E7E5A" w:rsidRPr="00F36274" w:rsidRDefault="003E7E5A" w:rsidP="00520D3B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F574CD">
              <w:rPr>
                <w:b/>
              </w:rPr>
            </w:r>
            <w:r w:rsidR="00F574CD">
              <w:rPr>
                <w:b/>
              </w:rPr>
              <w:fldChar w:fldCharType="separate"/>
            </w:r>
            <w:r w:rsidRPr="00520D3B">
              <w:rPr>
                <w:b/>
              </w:rPr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09E1170C" w14:textId="77777777" w:rsidR="003E7E5A" w:rsidRPr="00F36274" w:rsidRDefault="003E7E5A" w:rsidP="00520D3B"/>
        </w:tc>
      </w:tr>
      <w:tr w:rsidR="003E7E5A" w:rsidRPr="00F36274" w14:paraId="2FD10CAE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2D186B67" w14:textId="77777777" w:rsidR="003E7E5A" w:rsidRPr="00F36274" w:rsidRDefault="003E7E5A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1CDD0B7D" w14:textId="77777777" w:rsidR="003E7E5A" w:rsidRPr="00F36274" w:rsidRDefault="003E7E5A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670E6F4F" w14:textId="77777777" w:rsidR="003E7E5A" w:rsidRPr="00F36274" w:rsidRDefault="003E7E5A" w:rsidP="00520D3B"/>
        </w:tc>
      </w:tr>
      <w:tr w:rsidR="003E7E5A" w:rsidRPr="00F36274" w14:paraId="114B7263" w14:textId="77777777">
        <w:trPr>
          <w:cantSplit/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1E04708" w14:textId="77777777" w:rsidR="003E7E5A" w:rsidRPr="00F36274" w:rsidRDefault="003E7E5A" w:rsidP="008A13F3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14:paraId="1411ACE4" w14:textId="77777777" w:rsidR="003E7E5A" w:rsidRPr="00F36274" w:rsidRDefault="003E7E5A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4"/>
            <w:shd w:val="clear" w:color="auto" w:fill="auto"/>
            <w:vAlign w:val="center"/>
          </w:tcPr>
          <w:p w14:paraId="0522560A" w14:textId="77777777" w:rsidR="003E7E5A" w:rsidRPr="00F36274" w:rsidRDefault="003E7E5A" w:rsidP="008A13F3"/>
        </w:tc>
      </w:tr>
      <w:tr w:rsidR="003E7E5A" w:rsidRPr="00483C89" w14:paraId="5F230FFF" w14:textId="77777777" w:rsidTr="006F4F17">
        <w:trPr>
          <w:cantSplit/>
          <w:trHeight w:val="56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166FEEA6" w14:textId="77777777" w:rsidR="003E7E5A" w:rsidRPr="00483C89" w:rsidRDefault="003E7E5A" w:rsidP="006F4F17">
            <w:pPr>
              <w:pStyle w:val="berschrift2"/>
            </w:pPr>
            <w:r>
              <w:t>- frei -</w:t>
            </w:r>
          </w:p>
        </w:tc>
      </w:tr>
      <w:tr w:rsidR="003E7E5A" w:rsidRPr="00BB26FF" w14:paraId="5B9C37D4" w14:textId="77777777" w:rsidTr="006F4F17">
        <w:trPr>
          <w:trHeight w:val="39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F29A498" w14:textId="77777777" w:rsidR="003E7E5A" w:rsidRPr="00BB26FF" w:rsidRDefault="003E7E5A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3E7E5A" w:rsidRPr="00520D3B" w14:paraId="4AD3C999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316AD57" w14:textId="77777777" w:rsidR="003E7E5A" w:rsidRPr="00520D3B" w:rsidRDefault="003E7E5A" w:rsidP="00520D3B"/>
        </w:tc>
        <w:tc>
          <w:tcPr>
            <w:tcW w:w="409" w:type="dxa"/>
            <w:gridSpan w:val="2"/>
            <w:noWrap/>
            <w:vAlign w:val="center"/>
          </w:tcPr>
          <w:p w14:paraId="6804969B" w14:textId="740525DF" w:rsidR="003E7E5A" w:rsidRPr="00520D3B" w:rsidRDefault="00894793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5"/>
            <w:noWrap/>
            <w:vAlign w:val="center"/>
          </w:tcPr>
          <w:p w14:paraId="13129466" w14:textId="77777777" w:rsidR="003E7E5A" w:rsidRPr="00520D3B" w:rsidRDefault="003E7E5A" w:rsidP="00520D3B">
            <w:r w:rsidRPr="00520D3B">
              <w:t>nein</w:t>
            </w:r>
          </w:p>
        </w:tc>
      </w:tr>
      <w:tr w:rsidR="003E7E5A" w:rsidRPr="00520D3B" w14:paraId="20B10161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39E9C36E" w14:textId="77777777" w:rsidR="003E7E5A" w:rsidRPr="00520D3B" w:rsidRDefault="003E7E5A" w:rsidP="00520D3B"/>
        </w:tc>
        <w:tc>
          <w:tcPr>
            <w:tcW w:w="409" w:type="dxa"/>
            <w:gridSpan w:val="2"/>
            <w:noWrap/>
            <w:vAlign w:val="center"/>
          </w:tcPr>
          <w:p w14:paraId="57FB2C6D" w14:textId="77777777" w:rsidR="003E7E5A" w:rsidRPr="00520D3B" w:rsidRDefault="003E7E5A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5"/>
            <w:noWrap/>
            <w:vAlign w:val="center"/>
          </w:tcPr>
          <w:p w14:paraId="59E426CA" w14:textId="77777777" w:rsidR="003E7E5A" w:rsidRPr="00520D3B" w:rsidRDefault="003E7E5A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3E7E5A" w:rsidRPr="00520D3B" w14:paraId="588FBC9B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418EB297" w14:textId="77777777" w:rsidR="003E7E5A" w:rsidRPr="00520D3B" w:rsidRDefault="003E7E5A" w:rsidP="00520D3B"/>
        </w:tc>
        <w:tc>
          <w:tcPr>
            <w:tcW w:w="409" w:type="dxa"/>
            <w:gridSpan w:val="2"/>
            <w:noWrap/>
            <w:vAlign w:val="center"/>
          </w:tcPr>
          <w:p w14:paraId="1A662838" w14:textId="77777777" w:rsidR="003E7E5A" w:rsidRPr="00520D3B" w:rsidRDefault="003E7E5A" w:rsidP="00520D3B"/>
        </w:tc>
        <w:tc>
          <w:tcPr>
            <w:tcW w:w="387" w:type="dxa"/>
            <w:gridSpan w:val="3"/>
            <w:noWrap/>
            <w:vAlign w:val="center"/>
          </w:tcPr>
          <w:p w14:paraId="5C21AC42" w14:textId="77777777" w:rsidR="003E7E5A" w:rsidRPr="00520D3B" w:rsidRDefault="003E7E5A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12DA377F" w14:textId="77777777" w:rsidR="003E7E5A" w:rsidRPr="008A13F3" w:rsidRDefault="003E7E5A" w:rsidP="00483C89">
            <w:r w:rsidRPr="00520D3B">
              <w:t>nur für ein</w:t>
            </w:r>
            <w:r>
              <w:t xml:space="preserve"> Los</w:t>
            </w:r>
          </w:p>
        </w:tc>
      </w:tr>
      <w:tr w:rsidR="003E7E5A" w:rsidRPr="00520D3B" w14:paraId="002E38DF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1D436C5D" w14:textId="77777777" w:rsidR="003E7E5A" w:rsidRPr="00520D3B" w:rsidRDefault="003E7E5A" w:rsidP="0099679F"/>
        </w:tc>
        <w:tc>
          <w:tcPr>
            <w:tcW w:w="409" w:type="dxa"/>
            <w:gridSpan w:val="2"/>
            <w:noWrap/>
            <w:vAlign w:val="center"/>
          </w:tcPr>
          <w:p w14:paraId="3EA0EE66" w14:textId="77777777" w:rsidR="003E7E5A" w:rsidRPr="00520D3B" w:rsidRDefault="003E7E5A" w:rsidP="0099679F"/>
        </w:tc>
        <w:tc>
          <w:tcPr>
            <w:tcW w:w="387" w:type="dxa"/>
            <w:gridSpan w:val="3"/>
            <w:noWrap/>
            <w:vAlign w:val="center"/>
          </w:tcPr>
          <w:p w14:paraId="3EE684E3" w14:textId="77777777" w:rsidR="003E7E5A" w:rsidRPr="00520D3B" w:rsidRDefault="003E7E5A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2C84DD65" w14:textId="77777777" w:rsidR="003E7E5A" w:rsidRPr="008A13F3" w:rsidRDefault="003E7E5A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3E7E5A" w:rsidRPr="00520D3B" w14:paraId="293592B2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84879F0" w14:textId="77777777" w:rsidR="003E7E5A" w:rsidRPr="00520D3B" w:rsidRDefault="003E7E5A" w:rsidP="0099679F"/>
        </w:tc>
        <w:tc>
          <w:tcPr>
            <w:tcW w:w="409" w:type="dxa"/>
            <w:gridSpan w:val="2"/>
            <w:noWrap/>
            <w:vAlign w:val="center"/>
          </w:tcPr>
          <w:p w14:paraId="5F7AA522" w14:textId="77777777" w:rsidR="003E7E5A" w:rsidRPr="00520D3B" w:rsidRDefault="003E7E5A" w:rsidP="0099679F"/>
        </w:tc>
        <w:tc>
          <w:tcPr>
            <w:tcW w:w="387" w:type="dxa"/>
            <w:gridSpan w:val="3"/>
            <w:noWrap/>
            <w:vAlign w:val="center"/>
          </w:tcPr>
          <w:p w14:paraId="7F1DF35D" w14:textId="77777777" w:rsidR="003E7E5A" w:rsidRPr="00520D3B" w:rsidRDefault="003E7E5A" w:rsidP="0099679F"/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3B0E2887" w14:textId="77777777" w:rsidR="003E7E5A" w:rsidRPr="008A13F3" w:rsidRDefault="003E7E5A" w:rsidP="0099679F"/>
        </w:tc>
      </w:tr>
      <w:tr w:rsidR="003E7E5A" w:rsidRPr="00520D3B" w14:paraId="707C9EF4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07496D5E" w14:textId="77777777" w:rsidR="003E7E5A" w:rsidRPr="00520D3B" w:rsidRDefault="003E7E5A" w:rsidP="0099679F"/>
        </w:tc>
        <w:tc>
          <w:tcPr>
            <w:tcW w:w="409" w:type="dxa"/>
            <w:gridSpan w:val="2"/>
            <w:noWrap/>
            <w:vAlign w:val="center"/>
          </w:tcPr>
          <w:p w14:paraId="26F55331" w14:textId="77777777" w:rsidR="003E7E5A" w:rsidRPr="00520D3B" w:rsidRDefault="003E7E5A" w:rsidP="0099679F"/>
        </w:tc>
        <w:tc>
          <w:tcPr>
            <w:tcW w:w="387" w:type="dxa"/>
            <w:gridSpan w:val="3"/>
            <w:noWrap/>
            <w:vAlign w:val="center"/>
          </w:tcPr>
          <w:p w14:paraId="2C854071" w14:textId="77777777" w:rsidR="003E7E5A" w:rsidRPr="00520D3B" w:rsidRDefault="003E7E5A" w:rsidP="0099679F"/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0F05E707" w14:textId="77777777" w:rsidR="003E7E5A" w:rsidRPr="008A13F3" w:rsidRDefault="003E7E5A" w:rsidP="0099679F"/>
        </w:tc>
      </w:tr>
      <w:tr w:rsidR="003E7E5A" w:rsidRPr="00520D3B" w14:paraId="7A069AC9" w14:textId="77777777">
        <w:trPr>
          <w:trHeight w:val="284"/>
        </w:trPr>
        <w:tc>
          <w:tcPr>
            <w:tcW w:w="492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EAE54E" w14:textId="77777777" w:rsidR="003E7E5A" w:rsidRPr="00520D3B" w:rsidRDefault="003E7E5A" w:rsidP="0099679F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14:paraId="096BEC7B" w14:textId="77777777" w:rsidR="003E7E5A" w:rsidRPr="00520D3B" w:rsidRDefault="003E7E5A" w:rsidP="0099679F"/>
        </w:tc>
        <w:tc>
          <w:tcPr>
            <w:tcW w:w="387" w:type="dxa"/>
            <w:gridSpan w:val="3"/>
            <w:shd w:val="clear" w:color="auto" w:fill="auto"/>
            <w:noWrap/>
            <w:vAlign w:val="center"/>
          </w:tcPr>
          <w:p w14:paraId="0C5BEA00" w14:textId="77777777" w:rsidR="003E7E5A" w:rsidRPr="00520D3B" w:rsidRDefault="003E7E5A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F574CD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3D2CC822" w14:textId="77777777" w:rsidR="003E7E5A" w:rsidRPr="008A13F3" w:rsidRDefault="003E7E5A" w:rsidP="003A70CB">
            <w:r>
              <w:t>nur für alle Lose (alle Lose müssen angeboten werden)</w:t>
            </w:r>
          </w:p>
        </w:tc>
      </w:tr>
      <w:tr w:rsidR="003E7E5A" w:rsidRPr="00520D3B" w14:paraId="36D327C4" w14:textId="77777777">
        <w:trPr>
          <w:trHeight w:val="284"/>
        </w:trPr>
        <w:tc>
          <w:tcPr>
            <w:tcW w:w="492" w:type="dxa"/>
            <w:noWrap/>
            <w:tcMar>
              <w:left w:w="28" w:type="dxa"/>
            </w:tcMar>
            <w:vAlign w:val="center"/>
          </w:tcPr>
          <w:p w14:paraId="6A6D1A70" w14:textId="77777777" w:rsidR="003E7E5A" w:rsidRPr="00520D3B" w:rsidRDefault="003E7E5A" w:rsidP="0099679F"/>
        </w:tc>
        <w:tc>
          <w:tcPr>
            <w:tcW w:w="409" w:type="dxa"/>
            <w:gridSpan w:val="2"/>
            <w:noWrap/>
            <w:vAlign w:val="center"/>
          </w:tcPr>
          <w:p w14:paraId="769C199E" w14:textId="77777777" w:rsidR="003E7E5A" w:rsidRPr="00520D3B" w:rsidRDefault="003E7E5A" w:rsidP="0099679F"/>
        </w:tc>
        <w:tc>
          <w:tcPr>
            <w:tcW w:w="387" w:type="dxa"/>
            <w:gridSpan w:val="3"/>
            <w:noWrap/>
            <w:vAlign w:val="center"/>
          </w:tcPr>
          <w:p w14:paraId="5D8FC7EB" w14:textId="77777777" w:rsidR="003E7E5A" w:rsidRPr="008A13F3" w:rsidRDefault="003E7E5A" w:rsidP="0099679F"/>
        </w:tc>
        <w:tc>
          <w:tcPr>
            <w:tcW w:w="864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6FF57695" w14:textId="77777777" w:rsidR="003E7E5A" w:rsidRPr="008A13F3" w:rsidRDefault="003E7E5A" w:rsidP="0099679F"/>
        </w:tc>
      </w:tr>
      <w:tr w:rsidR="003E7E5A" w:rsidRPr="00905B2B" w14:paraId="47783FC5" w14:textId="77777777" w:rsidTr="006F4F17">
        <w:trPr>
          <w:trHeight w:val="39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DA96AEF" w14:textId="77777777" w:rsidR="003E7E5A" w:rsidRPr="00905B2B" w:rsidRDefault="003E7E5A" w:rsidP="006F4F17">
            <w:pPr>
              <w:pStyle w:val="berschrift1"/>
            </w:pPr>
            <w:r w:rsidRPr="00905B2B">
              <w:t>Nebenangebote</w:t>
            </w:r>
          </w:p>
        </w:tc>
      </w:tr>
      <w:tr w:rsidR="003E7E5A" w:rsidRPr="00520D3B" w14:paraId="2F8CCEA1" w14:textId="77777777" w:rsidTr="00B75D74">
        <w:tc>
          <w:tcPr>
            <w:tcW w:w="976" w:type="dxa"/>
            <w:gridSpan w:val="5"/>
            <w:noWrap/>
            <w:tcMar>
              <w:left w:w="28" w:type="dxa"/>
            </w:tcMar>
          </w:tcPr>
          <w:p w14:paraId="6B334673" w14:textId="6D4640EE" w:rsidR="003E7E5A" w:rsidRPr="00751A90" w:rsidRDefault="00894793" w:rsidP="00B75D74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29229A79" w14:textId="77777777" w:rsidR="003E7E5A" w:rsidRDefault="003E7E5A" w:rsidP="00A250A6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Nr. 5 der </w:t>
            </w:r>
            <w:r w:rsidR="00A250A6">
              <w:t xml:space="preserve">Teilnahmebedingungen </w:t>
            </w:r>
            <w:r>
              <w:t>gilt nicht.</w:t>
            </w:r>
          </w:p>
        </w:tc>
      </w:tr>
      <w:tr w:rsidR="003E7E5A" w:rsidRPr="00520D3B" w14:paraId="10D6EC3D" w14:textId="77777777" w:rsidTr="00B75D74">
        <w:trPr>
          <w:trHeight w:val="255"/>
        </w:trPr>
        <w:tc>
          <w:tcPr>
            <w:tcW w:w="976" w:type="dxa"/>
            <w:gridSpan w:val="5"/>
            <w:noWrap/>
            <w:tcMar>
              <w:left w:w="28" w:type="dxa"/>
            </w:tcMar>
          </w:tcPr>
          <w:p w14:paraId="47DFB295" w14:textId="77777777" w:rsidR="003E7E5A" w:rsidRPr="00520D3B" w:rsidRDefault="003E7E5A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6BD2CB87" w14:textId="77777777" w:rsidR="003E7E5A" w:rsidRPr="00520D3B" w:rsidRDefault="003E7E5A" w:rsidP="00A250A6">
            <w:r>
              <w:t xml:space="preserve">Nebenangebote sind zugelassen (siehe auch Nr. 5 der </w:t>
            </w:r>
            <w:r w:rsidR="00A250A6">
              <w:t>Teilnahmebedingungen</w:t>
            </w:r>
            <w:r>
              <w:t xml:space="preserve">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</w:t>
            </w:r>
            <w:r w:rsidR="00A250A6">
              <w:t>ausschließlich Preisn</w:t>
            </w:r>
            <w:r>
              <w:t xml:space="preserve">achlässe mit Bedingungen beinhalten </w:t>
            </w:r>
            <w:r w:rsidRPr="007378AC">
              <w:t>-</w:t>
            </w:r>
          </w:p>
        </w:tc>
      </w:tr>
      <w:tr w:rsidR="003E7E5A" w:rsidRPr="00520D3B" w14:paraId="074705D4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20318CBF" w14:textId="77777777" w:rsidR="003E7E5A" w:rsidRDefault="003E7E5A" w:rsidP="00520D3B"/>
        </w:tc>
        <w:tc>
          <w:tcPr>
            <w:tcW w:w="454" w:type="dxa"/>
            <w:gridSpan w:val="3"/>
            <w:noWrap/>
            <w:vAlign w:val="center"/>
          </w:tcPr>
          <w:p w14:paraId="27F131C9" w14:textId="77777777" w:rsidR="003E7E5A" w:rsidRPr="00751A90" w:rsidRDefault="003E7E5A" w:rsidP="00520D3B"/>
        </w:tc>
        <w:tc>
          <w:tcPr>
            <w:tcW w:w="470" w:type="dxa"/>
            <w:gridSpan w:val="2"/>
            <w:noWrap/>
            <w:vAlign w:val="center"/>
          </w:tcPr>
          <w:p w14:paraId="6B0FC0E9" w14:textId="77777777" w:rsidR="003E7E5A" w:rsidRDefault="003E7E5A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vAlign w:val="center"/>
          </w:tcPr>
          <w:p w14:paraId="5668A321" w14:textId="77777777" w:rsidR="003E7E5A" w:rsidRDefault="003E7E5A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3E7E5A" w:rsidRPr="00520D3B" w14:paraId="503FB787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4AB74B84" w14:textId="77777777" w:rsidR="003E7E5A" w:rsidRDefault="003E7E5A" w:rsidP="002020D8"/>
        </w:tc>
        <w:tc>
          <w:tcPr>
            <w:tcW w:w="454" w:type="dxa"/>
            <w:gridSpan w:val="3"/>
            <w:noWrap/>
            <w:vAlign w:val="center"/>
          </w:tcPr>
          <w:p w14:paraId="74D8D4F3" w14:textId="77777777" w:rsidR="003E7E5A" w:rsidRPr="00751A90" w:rsidRDefault="003E7E5A" w:rsidP="002020D8"/>
        </w:tc>
        <w:tc>
          <w:tcPr>
            <w:tcW w:w="470" w:type="dxa"/>
            <w:gridSpan w:val="2"/>
            <w:noWrap/>
            <w:vAlign w:val="center"/>
          </w:tcPr>
          <w:p w14:paraId="3D6E71DA" w14:textId="77777777" w:rsidR="003E7E5A" w:rsidRDefault="003E7E5A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vAlign w:val="center"/>
          </w:tcPr>
          <w:p w14:paraId="51129089" w14:textId="77777777" w:rsidR="003E7E5A" w:rsidRDefault="003E7E5A" w:rsidP="006E0531">
            <w:r>
              <w:t>nur für nachfolgend genannte Bereiche:</w:t>
            </w:r>
          </w:p>
        </w:tc>
      </w:tr>
      <w:tr w:rsidR="003E7E5A" w:rsidRPr="00520D3B" w14:paraId="1A5B77E9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37709521" w14:textId="77777777" w:rsidR="003E7E5A" w:rsidRDefault="003E7E5A" w:rsidP="002020D8"/>
        </w:tc>
        <w:tc>
          <w:tcPr>
            <w:tcW w:w="454" w:type="dxa"/>
            <w:gridSpan w:val="3"/>
            <w:noWrap/>
            <w:vAlign w:val="center"/>
          </w:tcPr>
          <w:p w14:paraId="7515D9B8" w14:textId="77777777" w:rsidR="003E7E5A" w:rsidRPr="00751A90" w:rsidRDefault="003E7E5A" w:rsidP="002020D8"/>
        </w:tc>
        <w:tc>
          <w:tcPr>
            <w:tcW w:w="470" w:type="dxa"/>
            <w:gridSpan w:val="2"/>
            <w:noWrap/>
            <w:vAlign w:val="center"/>
          </w:tcPr>
          <w:p w14:paraId="624E53AA" w14:textId="77777777" w:rsidR="003E7E5A" w:rsidRDefault="003E7E5A" w:rsidP="002020D8"/>
        </w:tc>
        <w:tc>
          <w:tcPr>
            <w:tcW w:w="8482" w:type="dxa"/>
            <w:vAlign w:val="center"/>
          </w:tcPr>
          <w:p w14:paraId="71EC8948" w14:textId="77777777" w:rsidR="003E7E5A" w:rsidRDefault="003E7E5A" w:rsidP="002020D8"/>
        </w:tc>
      </w:tr>
      <w:tr w:rsidR="003E7E5A" w:rsidRPr="00520D3B" w14:paraId="56291E33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4213D6B9" w14:textId="77777777" w:rsidR="003E7E5A" w:rsidRDefault="003E7E5A" w:rsidP="002020D8"/>
        </w:tc>
        <w:tc>
          <w:tcPr>
            <w:tcW w:w="454" w:type="dxa"/>
            <w:gridSpan w:val="3"/>
            <w:noWrap/>
            <w:vAlign w:val="center"/>
          </w:tcPr>
          <w:p w14:paraId="0E215013" w14:textId="77777777" w:rsidR="003E7E5A" w:rsidRPr="00751A90" w:rsidRDefault="003E7E5A" w:rsidP="002020D8"/>
        </w:tc>
        <w:tc>
          <w:tcPr>
            <w:tcW w:w="470" w:type="dxa"/>
            <w:gridSpan w:val="2"/>
            <w:noWrap/>
            <w:vAlign w:val="center"/>
          </w:tcPr>
          <w:p w14:paraId="2F09ACB7" w14:textId="77777777" w:rsidR="003E7E5A" w:rsidRDefault="003E7E5A" w:rsidP="002020D8"/>
        </w:tc>
        <w:tc>
          <w:tcPr>
            <w:tcW w:w="8482" w:type="dxa"/>
            <w:vAlign w:val="center"/>
          </w:tcPr>
          <w:p w14:paraId="2133AAB8" w14:textId="77777777" w:rsidR="003E7E5A" w:rsidRDefault="003E7E5A" w:rsidP="002020D8"/>
        </w:tc>
      </w:tr>
      <w:tr w:rsidR="003E7E5A" w:rsidRPr="00520D3B" w14:paraId="5547A9E5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02785DB4" w14:textId="77777777" w:rsidR="003E7E5A" w:rsidRDefault="003E7E5A" w:rsidP="006E0531"/>
        </w:tc>
        <w:tc>
          <w:tcPr>
            <w:tcW w:w="454" w:type="dxa"/>
            <w:gridSpan w:val="3"/>
            <w:noWrap/>
            <w:vAlign w:val="center"/>
          </w:tcPr>
          <w:p w14:paraId="5EAF6754" w14:textId="77777777" w:rsidR="003E7E5A" w:rsidRPr="00751A90" w:rsidRDefault="003E7E5A" w:rsidP="006E0531"/>
        </w:tc>
        <w:tc>
          <w:tcPr>
            <w:tcW w:w="470" w:type="dxa"/>
            <w:gridSpan w:val="2"/>
            <w:noWrap/>
            <w:vAlign w:val="center"/>
          </w:tcPr>
          <w:p w14:paraId="0A1BF06A" w14:textId="77777777" w:rsidR="003E7E5A" w:rsidRDefault="003E7E5A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vAlign w:val="center"/>
          </w:tcPr>
          <w:p w14:paraId="6CE2D664" w14:textId="77777777" w:rsidR="003E7E5A" w:rsidRDefault="003E7E5A" w:rsidP="006E0531">
            <w:r>
              <w:t>mit Ausnahme nachfolgend genannter Bereiche:</w:t>
            </w:r>
          </w:p>
        </w:tc>
      </w:tr>
      <w:tr w:rsidR="003E7E5A" w:rsidRPr="00520D3B" w14:paraId="0C2536ED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394DA1DD" w14:textId="77777777" w:rsidR="003E7E5A" w:rsidRDefault="003E7E5A" w:rsidP="002020D8"/>
        </w:tc>
        <w:tc>
          <w:tcPr>
            <w:tcW w:w="454" w:type="dxa"/>
            <w:gridSpan w:val="3"/>
            <w:noWrap/>
            <w:vAlign w:val="center"/>
          </w:tcPr>
          <w:p w14:paraId="724775CC" w14:textId="77777777" w:rsidR="003E7E5A" w:rsidRPr="00751A90" w:rsidRDefault="003E7E5A" w:rsidP="002020D8"/>
        </w:tc>
        <w:tc>
          <w:tcPr>
            <w:tcW w:w="470" w:type="dxa"/>
            <w:gridSpan w:val="2"/>
            <w:noWrap/>
            <w:vAlign w:val="center"/>
          </w:tcPr>
          <w:p w14:paraId="3A7EFD22" w14:textId="77777777" w:rsidR="003E7E5A" w:rsidRDefault="003E7E5A" w:rsidP="002020D8"/>
        </w:tc>
        <w:tc>
          <w:tcPr>
            <w:tcW w:w="8482" w:type="dxa"/>
            <w:vAlign w:val="center"/>
          </w:tcPr>
          <w:p w14:paraId="34C1DC17" w14:textId="77777777" w:rsidR="003E7E5A" w:rsidRDefault="003E7E5A" w:rsidP="002020D8"/>
        </w:tc>
      </w:tr>
      <w:tr w:rsidR="003E7E5A" w:rsidRPr="00520D3B" w14:paraId="064A21C2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0AB8CA0A" w14:textId="77777777" w:rsidR="003E7E5A" w:rsidRDefault="003E7E5A" w:rsidP="006E0531"/>
        </w:tc>
        <w:tc>
          <w:tcPr>
            <w:tcW w:w="454" w:type="dxa"/>
            <w:gridSpan w:val="3"/>
            <w:noWrap/>
            <w:vAlign w:val="center"/>
          </w:tcPr>
          <w:p w14:paraId="6E2B8DFD" w14:textId="77777777" w:rsidR="003E7E5A" w:rsidRPr="00751A90" w:rsidRDefault="003E7E5A" w:rsidP="006E0531"/>
        </w:tc>
        <w:tc>
          <w:tcPr>
            <w:tcW w:w="470" w:type="dxa"/>
            <w:gridSpan w:val="2"/>
            <w:noWrap/>
            <w:vAlign w:val="center"/>
          </w:tcPr>
          <w:p w14:paraId="17F31122" w14:textId="77777777" w:rsidR="003E7E5A" w:rsidRDefault="003E7E5A" w:rsidP="006E0531"/>
        </w:tc>
        <w:tc>
          <w:tcPr>
            <w:tcW w:w="8482" w:type="dxa"/>
            <w:vAlign w:val="center"/>
          </w:tcPr>
          <w:p w14:paraId="62E50051" w14:textId="77777777" w:rsidR="003E7E5A" w:rsidRDefault="003E7E5A" w:rsidP="006E0531"/>
        </w:tc>
      </w:tr>
      <w:tr w:rsidR="003E7E5A" w:rsidRPr="00520D3B" w14:paraId="289D8457" w14:textId="77777777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64FDCC64" w14:textId="77777777" w:rsidR="003E7E5A" w:rsidRDefault="003E7E5A" w:rsidP="006E0531"/>
        </w:tc>
        <w:tc>
          <w:tcPr>
            <w:tcW w:w="454" w:type="dxa"/>
            <w:gridSpan w:val="3"/>
            <w:noWrap/>
            <w:vAlign w:val="center"/>
          </w:tcPr>
          <w:p w14:paraId="77970C04" w14:textId="77777777" w:rsidR="003E7E5A" w:rsidRPr="00751A90" w:rsidRDefault="003E7E5A" w:rsidP="006E0531"/>
        </w:tc>
        <w:tc>
          <w:tcPr>
            <w:tcW w:w="470" w:type="dxa"/>
            <w:gridSpan w:val="2"/>
            <w:noWrap/>
            <w:vAlign w:val="center"/>
          </w:tcPr>
          <w:p w14:paraId="78B4E0AC" w14:textId="77777777" w:rsidR="003E7E5A" w:rsidRDefault="003E7E5A" w:rsidP="006E0531"/>
        </w:tc>
        <w:tc>
          <w:tcPr>
            <w:tcW w:w="8482" w:type="dxa"/>
            <w:vAlign w:val="center"/>
          </w:tcPr>
          <w:p w14:paraId="4E1C23FD" w14:textId="77777777" w:rsidR="003E7E5A" w:rsidRDefault="003E7E5A" w:rsidP="006E0531"/>
        </w:tc>
      </w:tr>
      <w:tr w:rsidR="00362A49" w:rsidRPr="00520D3B" w14:paraId="2DB474AE" w14:textId="77777777" w:rsidTr="000D7926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3DEAD8DE" w14:textId="77777777" w:rsidR="00362A49" w:rsidRDefault="00362A49" w:rsidP="006E0531"/>
        </w:tc>
        <w:tc>
          <w:tcPr>
            <w:tcW w:w="454" w:type="dxa"/>
            <w:gridSpan w:val="3"/>
            <w:noWrap/>
            <w:vAlign w:val="center"/>
          </w:tcPr>
          <w:p w14:paraId="758E9FA0" w14:textId="77777777" w:rsidR="00362A49" w:rsidRPr="00751A90" w:rsidRDefault="00362A49" w:rsidP="006E0531"/>
        </w:tc>
        <w:tc>
          <w:tcPr>
            <w:tcW w:w="8952" w:type="dxa"/>
            <w:gridSpan w:val="3"/>
            <w:noWrap/>
            <w:vAlign w:val="center"/>
          </w:tcPr>
          <w:p w14:paraId="7B8EBB4D" w14:textId="77777777" w:rsidR="00362A49" w:rsidRDefault="00362A49" w:rsidP="006E0531">
            <w:r>
              <w:t>unter folgenden weiteren Bedingungen:</w:t>
            </w:r>
          </w:p>
        </w:tc>
      </w:tr>
      <w:tr w:rsidR="00362A49" w:rsidRPr="00520D3B" w14:paraId="6B392C6D" w14:textId="77777777" w:rsidTr="000D7926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7EED0CDA" w14:textId="77777777" w:rsidR="00362A49" w:rsidRDefault="00362A49" w:rsidP="006E0531"/>
        </w:tc>
        <w:tc>
          <w:tcPr>
            <w:tcW w:w="454" w:type="dxa"/>
            <w:gridSpan w:val="3"/>
            <w:noWrap/>
            <w:vAlign w:val="center"/>
          </w:tcPr>
          <w:p w14:paraId="6712F8A2" w14:textId="77777777" w:rsidR="00362A49" w:rsidRPr="00751A90" w:rsidRDefault="00362A49" w:rsidP="006E0531"/>
        </w:tc>
        <w:tc>
          <w:tcPr>
            <w:tcW w:w="470" w:type="dxa"/>
            <w:gridSpan w:val="2"/>
            <w:noWrap/>
            <w:vAlign w:val="center"/>
          </w:tcPr>
          <w:p w14:paraId="5DD95F5A" w14:textId="77777777" w:rsidR="00362A49" w:rsidRDefault="00362A49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vAlign w:val="center"/>
          </w:tcPr>
          <w:p w14:paraId="772BED3D" w14:textId="77777777" w:rsidR="00362A49" w:rsidRDefault="00362A49" w:rsidP="006E0531">
            <w:r>
              <w:t>nur in Verbindung mit einem Hauptangebot</w:t>
            </w:r>
          </w:p>
        </w:tc>
      </w:tr>
      <w:tr w:rsidR="00362A49" w:rsidRPr="00520D3B" w14:paraId="1C4626D2" w14:textId="77777777" w:rsidTr="000D7926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0B6A47C3" w14:textId="77777777" w:rsidR="00362A49" w:rsidRDefault="00362A49" w:rsidP="006E0531"/>
        </w:tc>
        <w:tc>
          <w:tcPr>
            <w:tcW w:w="454" w:type="dxa"/>
            <w:gridSpan w:val="3"/>
            <w:noWrap/>
            <w:vAlign w:val="center"/>
          </w:tcPr>
          <w:p w14:paraId="074FC88E" w14:textId="77777777" w:rsidR="00362A49" w:rsidRPr="00751A90" w:rsidRDefault="00362A49" w:rsidP="006E0531"/>
        </w:tc>
        <w:tc>
          <w:tcPr>
            <w:tcW w:w="470" w:type="dxa"/>
            <w:gridSpan w:val="2"/>
            <w:noWrap/>
            <w:vAlign w:val="center"/>
          </w:tcPr>
          <w:p w14:paraId="1ACD925B" w14:textId="77777777" w:rsidR="00362A49" w:rsidRDefault="00362A49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F574CD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vAlign w:val="center"/>
          </w:tcPr>
          <w:p w14:paraId="5B746B53" w14:textId="77777777" w:rsidR="00362A49" w:rsidRDefault="00362A49" w:rsidP="006E0531"/>
        </w:tc>
      </w:tr>
      <w:tr w:rsidR="00362A49" w:rsidRPr="00520D3B" w14:paraId="3778DBDE" w14:textId="77777777" w:rsidTr="000D7926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4A4C0DB2" w14:textId="77777777" w:rsidR="00362A49" w:rsidRDefault="00362A49" w:rsidP="006E0531"/>
        </w:tc>
        <w:tc>
          <w:tcPr>
            <w:tcW w:w="454" w:type="dxa"/>
            <w:gridSpan w:val="3"/>
            <w:noWrap/>
            <w:vAlign w:val="center"/>
          </w:tcPr>
          <w:p w14:paraId="62B64379" w14:textId="77777777" w:rsidR="00362A49" w:rsidRPr="00751A90" w:rsidRDefault="00362A49" w:rsidP="006E0531"/>
        </w:tc>
        <w:tc>
          <w:tcPr>
            <w:tcW w:w="470" w:type="dxa"/>
            <w:gridSpan w:val="2"/>
            <w:noWrap/>
            <w:vAlign w:val="center"/>
          </w:tcPr>
          <w:p w14:paraId="054762AF" w14:textId="77777777" w:rsidR="00362A49" w:rsidRDefault="00362A49" w:rsidP="006E0531"/>
        </w:tc>
        <w:tc>
          <w:tcPr>
            <w:tcW w:w="8482" w:type="dxa"/>
            <w:vAlign w:val="center"/>
          </w:tcPr>
          <w:p w14:paraId="1EA1925E" w14:textId="77777777" w:rsidR="00362A49" w:rsidRDefault="00362A49" w:rsidP="006E0531"/>
        </w:tc>
      </w:tr>
      <w:tr w:rsidR="00362A49" w:rsidRPr="00520D3B" w14:paraId="0657DF95" w14:textId="77777777" w:rsidTr="000D7926">
        <w:trPr>
          <w:trHeight w:hRule="exact" w:val="255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3297A492" w14:textId="77777777" w:rsidR="00362A49" w:rsidRDefault="00362A49" w:rsidP="006E0531"/>
        </w:tc>
        <w:tc>
          <w:tcPr>
            <w:tcW w:w="454" w:type="dxa"/>
            <w:gridSpan w:val="3"/>
            <w:noWrap/>
            <w:vAlign w:val="center"/>
          </w:tcPr>
          <w:p w14:paraId="7E915578" w14:textId="77777777" w:rsidR="00362A49" w:rsidRPr="00751A90" w:rsidRDefault="00362A49" w:rsidP="006E0531"/>
        </w:tc>
        <w:tc>
          <w:tcPr>
            <w:tcW w:w="470" w:type="dxa"/>
            <w:gridSpan w:val="2"/>
            <w:noWrap/>
            <w:vAlign w:val="center"/>
          </w:tcPr>
          <w:p w14:paraId="2888D408" w14:textId="77777777" w:rsidR="00362A49" w:rsidRDefault="00362A49" w:rsidP="006E0531"/>
        </w:tc>
        <w:tc>
          <w:tcPr>
            <w:tcW w:w="8482" w:type="dxa"/>
            <w:vAlign w:val="center"/>
          </w:tcPr>
          <w:p w14:paraId="243AFF10" w14:textId="77777777" w:rsidR="00362A49" w:rsidRDefault="00362A49" w:rsidP="006E0531"/>
        </w:tc>
      </w:tr>
      <w:tr w:rsidR="003E7E5A" w:rsidRPr="00520D3B" w14:paraId="677CD77A" w14:textId="77777777" w:rsidTr="006F4F17">
        <w:trPr>
          <w:trHeight w:val="39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742917A4" w14:textId="77777777" w:rsidR="003E7E5A" w:rsidRDefault="003E7E5A" w:rsidP="006F4F17">
            <w:pPr>
              <w:pStyle w:val="berschrift1"/>
            </w:pPr>
            <w:r>
              <w:t>- frei -</w:t>
            </w:r>
          </w:p>
        </w:tc>
      </w:tr>
      <w:tr w:rsidR="003E7E5A" w:rsidRPr="00520D3B" w14:paraId="6AE30BE8" w14:textId="77777777" w:rsidTr="006F4F17">
        <w:trPr>
          <w:trHeight w:val="397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3B63488D" w14:textId="77777777" w:rsidR="003E7E5A" w:rsidRPr="00BB26FF" w:rsidRDefault="003E7E5A" w:rsidP="006F4F17">
            <w:pPr>
              <w:pStyle w:val="berschrift1"/>
            </w:pPr>
            <w:r>
              <w:t>Angebote können abgegeben werden:</w:t>
            </w:r>
          </w:p>
        </w:tc>
      </w:tr>
      <w:tr w:rsidR="00894793" w:rsidRPr="00520D3B" w14:paraId="1F01D3A2" w14:textId="77777777" w:rsidTr="004C0DBE">
        <w:trPr>
          <w:trHeight w:val="284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234CB673" w14:textId="77777777" w:rsidR="00894793" w:rsidRPr="00520D3B" w:rsidRDefault="00894793" w:rsidP="00894793"/>
        </w:tc>
        <w:tc>
          <w:tcPr>
            <w:tcW w:w="454" w:type="dxa"/>
            <w:gridSpan w:val="3"/>
            <w:noWrap/>
          </w:tcPr>
          <w:p w14:paraId="5100144C" w14:textId="395796BE" w:rsidR="00894793" w:rsidRDefault="00894793" w:rsidP="00894793">
            <w:r w:rsidRPr="00CE41A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E41A5">
              <w:instrText xml:space="preserve"> FORMCHECKBOX </w:instrText>
            </w:r>
            <w:r w:rsidR="00F574CD">
              <w:fldChar w:fldCharType="separate"/>
            </w:r>
            <w:r w:rsidRPr="00CE41A5"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0B177C22" w14:textId="77777777" w:rsidR="00894793" w:rsidRDefault="00894793" w:rsidP="00894793">
            <w:r>
              <w:t>elektronisch in Textform.</w:t>
            </w:r>
          </w:p>
        </w:tc>
      </w:tr>
      <w:tr w:rsidR="00894793" w:rsidRPr="00520D3B" w14:paraId="7FFCB21C" w14:textId="77777777" w:rsidTr="004C0DBE">
        <w:trPr>
          <w:trHeight w:val="284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2420B8EF" w14:textId="77777777" w:rsidR="00894793" w:rsidRPr="00520D3B" w:rsidRDefault="00894793" w:rsidP="00894793"/>
        </w:tc>
        <w:tc>
          <w:tcPr>
            <w:tcW w:w="454" w:type="dxa"/>
            <w:gridSpan w:val="3"/>
            <w:noWrap/>
          </w:tcPr>
          <w:p w14:paraId="16635C74" w14:textId="33F98A4E" w:rsidR="00894793" w:rsidRPr="00520D3B" w:rsidRDefault="00894793" w:rsidP="00894793">
            <w:r w:rsidRPr="00CE41A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E41A5">
              <w:instrText xml:space="preserve"> FORMCHECKBOX </w:instrText>
            </w:r>
            <w:r w:rsidR="00F574CD">
              <w:fldChar w:fldCharType="separate"/>
            </w:r>
            <w:r w:rsidRPr="00CE41A5"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7CDE8762" w14:textId="77777777" w:rsidR="00894793" w:rsidRPr="00520D3B" w:rsidRDefault="00894793" w:rsidP="00894793">
            <w:r>
              <w:t xml:space="preserve">elektronisch mit </w:t>
            </w:r>
            <w:r w:rsidRPr="00520D3B">
              <w:t>fortgeschrittener Signatur</w:t>
            </w:r>
            <w:r>
              <w:t>.</w:t>
            </w:r>
          </w:p>
        </w:tc>
      </w:tr>
      <w:tr w:rsidR="00894793" w:rsidRPr="00520D3B" w14:paraId="4E42D62B" w14:textId="77777777" w:rsidTr="004C0DBE">
        <w:trPr>
          <w:trHeight w:val="284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1C49D196" w14:textId="77777777" w:rsidR="00894793" w:rsidRPr="00520D3B" w:rsidRDefault="00894793" w:rsidP="00894793"/>
        </w:tc>
        <w:tc>
          <w:tcPr>
            <w:tcW w:w="454" w:type="dxa"/>
            <w:gridSpan w:val="3"/>
            <w:noWrap/>
          </w:tcPr>
          <w:p w14:paraId="56FA333E" w14:textId="14E7A771" w:rsidR="00894793" w:rsidRPr="00520D3B" w:rsidRDefault="00894793" w:rsidP="00894793">
            <w:r w:rsidRPr="00CE41A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E41A5">
              <w:instrText xml:space="preserve"> FORMCHECKBOX </w:instrText>
            </w:r>
            <w:r w:rsidR="00F574CD">
              <w:fldChar w:fldCharType="separate"/>
            </w:r>
            <w:r w:rsidRPr="00CE41A5"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578CC3DD" w14:textId="77777777" w:rsidR="00894793" w:rsidRPr="00520D3B" w:rsidRDefault="00894793" w:rsidP="00894793">
            <w:r>
              <w:t xml:space="preserve">elektronisch mit </w:t>
            </w:r>
            <w:r w:rsidRPr="00520D3B">
              <w:t>qualifizierter Signatur</w:t>
            </w:r>
            <w:r>
              <w:t>.</w:t>
            </w:r>
          </w:p>
        </w:tc>
      </w:tr>
      <w:tr w:rsidR="00A250A6" w:rsidRPr="00520D3B" w14:paraId="49473C61" w14:textId="77777777" w:rsidTr="00A250A6">
        <w:trPr>
          <w:trHeight w:val="284"/>
        </w:trPr>
        <w:tc>
          <w:tcPr>
            <w:tcW w:w="522" w:type="dxa"/>
            <w:gridSpan w:val="2"/>
            <w:noWrap/>
            <w:tcMar>
              <w:left w:w="28" w:type="dxa"/>
            </w:tcMar>
            <w:vAlign w:val="center"/>
          </w:tcPr>
          <w:p w14:paraId="751F0423" w14:textId="77777777" w:rsidR="00A250A6" w:rsidRPr="00520D3B" w:rsidRDefault="00A250A6" w:rsidP="00A250A6"/>
        </w:tc>
        <w:tc>
          <w:tcPr>
            <w:tcW w:w="454" w:type="dxa"/>
            <w:gridSpan w:val="3"/>
            <w:noWrap/>
            <w:vAlign w:val="center"/>
          </w:tcPr>
          <w:p w14:paraId="41EEAEB9" w14:textId="535D4CDF" w:rsidR="00A250A6" w:rsidRPr="00520D3B" w:rsidRDefault="005146B1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3"/>
            <w:noWrap/>
            <w:vAlign w:val="center"/>
          </w:tcPr>
          <w:p w14:paraId="7CB1BA5B" w14:textId="77777777" w:rsidR="00A250A6" w:rsidRDefault="00A250A6" w:rsidP="00A250A6">
            <w:r>
              <w:t>schriftlich.</w:t>
            </w:r>
          </w:p>
        </w:tc>
      </w:tr>
    </w:tbl>
    <w:p w14:paraId="4CE430E0" w14:textId="77777777" w:rsidR="00161908" w:rsidRDefault="00161908"/>
    <w:p w14:paraId="6933E0D5" w14:textId="77777777" w:rsidR="00161908" w:rsidRDefault="00161908">
      <w:pPr>
        <w:keepNext w:val="0"/>
        <w:jc w:val="left"/>
      </w:pPr>
      <w:r>
        <w:br w:type="page"/>
      </w:r>
    </w:p>
    <w:p w14:paraId="064534F5" w14:textId="77777777" w:rsidR="006F1F65" w:rsidRDefault="006F1F65"/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522"/>
        <w:gridCol w:w="499"/>
        <w:gridCol w:w="992"/>
        <w:gridCol w:w="283"/>
        <w:gridCol w:w="2929"/>
        <w:gridCol w:w="4703"/>
      </w:tblGrid>
      <w:tr w:rsidR="003E7E5A" w:rsidRPr="0009487C" w14:paraId="2123FAE2" w14:textId="77777777" w:rsidTr="006F4F17">
        <w:trPr>
          <w:trHeight w:val="397"/>
        </w:trPr>
        <w:tc>
          <w:tcPr>
            <w:tcW w:w="9928" w:type="dxa"/>
            <w:gridSpan w:val="6"/>
            <w:noWrap/>
            <w:tcMar>
              <w:left w:w="28" w:type="dxa"/>
            </w:tcMar>
            <w:vAlign w:val="center"/>
          </w:tcPr>
          <w:p w14:paraId="280D4BDC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5AA76C46" w14:textId="77777777" w:rsidTr="00A250A6">
        <w:trPr>
          <w:trHeight w:val="421"/>
        </w:trPr>
        <w:tc>
          <w:tcPr>
            <w:tcW w:w="522" w:type="dxa"/>
            <w:vMerge w:val="restart"/>
            <w:noWrap/>
            <w:tcMar>
              <w:left w:w="28" w:type="dxa"/>
            </w:tcMar>
          </w:tcPr>
          <w:p w14:paraId="7C5C8045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03B1E4E9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6EE73E63" w14:textId="77777777" w:rsidTr="00A250A6">
        <w:trPr>
          <w:trHeight w:val="421"/>
        </w:trPr>
        <w:tc>
          <w:tcPr>
            <w:tcW w:w="522" w:type="dxa"/>
            <w:vMerge/>
            <w:noWrap/>
            <w:tcMar>
              <w:left w:w="28" w:type="dxa"/>
            </w:tcMar>
          </w:tcPr>
          <w:p w14:paraId="63F1AB05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493AC6BE" w14:textId="77777777" w:rsidR="00A250A6" w:rsidRDefault="00927236" w:rsidP="00E95BCA">
            <w:pPr>
              <w:spacing w:before="120"/>
            </w:pPr>
            <w:r>
              <w:t>Bei elektronischer Angebotsübermittlung in Textform ist der Bieter und die zur Vertretung des Bieters berechtigte natürliche Person zu benennen; falls vorgegeben, ist das Angebot mit der geforderten Signatur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10B1B119" w14:textId="77777777" w:rsidTr="007A44F4">
        <w:trPr>
          <w:trHeight w:val="679"/>
        </w:trPr>
        <w:tc>
          <w:tcPr>
            <w:tcW w:w="522" w:type="dxa"/>
            <w:vMerge/>
            <w:noWrap/>
            <w:tcMar>
              <w:left w:w="28" w:type="dxa"/>
            </w:tcMar>
          </w:tcPr>
          <w:p w14:paraId="3851543A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2318FD14" w14:textId="77777777" w:rsidR="00A250A6" w:rsidRPr="005146B1" w:rsidRDefault="00A250A6" w:rsidP="00927236">
            <w:pPr>
              <w:spacing w:before="120"/>
            </w:pPr>
            <w:r w:rsidRPr="005146B1">
              <w:t xml:space="preserve">Bei schriftlicher Angebotsabgabe ist das beigefügte Angebotsschreiben zu unterzeichnen und zusammen mit den Anlagen in verschlossenem Umschlag bis zum </w:t>
            </w:r>
            <w:r w:rsidR="00927236" w:rsidRPr="005146B1">
              <w:t>Ablauf der Angebotsfrist</w:t>
            </w:r>
            <w:r w:rsidRPr="005146B1">
              <w:t xml:space="preserve"> an folgende Anschrift zu senden oder dort abzugeben:</w:t>
            </w:r>
          </w:p>
        </w:tc>
      </w:tr>
      <w:tr w:rsidR="003E7E5A" w:rsidRPr="00520D3B" w14:paraId="3ECDAAFB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</w:tcPr>
          <w:p w14:paraId="0BE3D4D7" w14:textId="77777777" w:rsidR="003E7E5A" w:rsidRPr="00EB3AE5" w:rsidRDefault="003E7E5A" w:rsidP="00EB3AE5"/>
        </w:tc>
        <w:tc>
          <w:tcPr>
            <w:tcW w:w="499" w:type="dxa"/>
            <w:noWrap/>
            <w:vAlign w:val="center"/>
          </w:tcPr>
          <w:p w14:paraId="3E68FDE5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4"/>
            <w:vAlign w:val="center"/>
          </w:tcPr>
          <w:p w14:paraId="5CE10019" w14:textId="77777777" w:rsidR="003E7E5A" w:rsidRPr="005146B1" w:rsidRDefault="003E7E5A" w:rsidP="00EB3AE5">
            <w:r w:rsidRPr="005146B1">
              <w:t>siehe Briefkopf</w:t>
            </w:r>
          </w:p>
        </w:tc>
      </w:tr>
      <w:tr w:rsidR="003E7E5A" w:rsidRPr="00520D3B" w14:paraId="5F3C8797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</w:tcPr>
          <w:p w14:paraId="7325283C" w14:textId="77777777" w:rsidR="003E7E5A" w:rsidRPr="00EB3AE5" w:rsidRDefault="003E7E5A" w:rsidP="00161908">
            <w:pPr>
              <w:jc w:val="left"/>
            </w:pPr>
          </w:p>
        </w:tc>
        <w:tc>
          <w:tcPr>
            <w:tcW w:w="499" w:type="dxa"/>
            <w:noWrap/>
            <w:vAlign w:val="center"/>
          </w:tcPr>
          <w:p w14:paraId="738589D1" w14:textId="77777777" w:rsidR="003E7E5A" w:rsidRPr="00520D3B" w:rsidRDefault="00161908" w:rsidP="00161908">
            <w:pPr>
              <w:jc w:val="left"/>
            </w:pPr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8"/>
            <w:r>
              <w:instrText xml:space="preserve"> FORMCHECKBOX </w:instrText>
            </w:r>
            <w:r w:rsidR="00F574CD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92" w:type="dxa"/>
            <w:vAlign w:val="center"/>
          </w:tcPr>
          <w:p w14:paraId="65051939" w14:textId="77777777" w:rsidR="003E7E5A" w:rsidRPr="00520D3B" w:rsidRDefault="003E7E5A" w:rsidP="00161908">
            <w:pPr>
              <w:jc w:val="left"/>
            </w:pPr>
            <w:r>
              <w:t>Stelle:</w:t>
            </w:r>
          </w:p>
        </w:tc>
        <w:tc>
          <w:tcPr>
            <w:tcW w:w="7915" w:type="dxa"/>
            <w:gridSpan w:val="3"/>
            <w:vMerge w:val="restart"/>
            <w:vAlign w:val="center"/>
          </w:tcPr>
          <w:p w14:paraId="0FA59B1E" w14:textId="657AFB38" w:rsidR="003E7E5A" w:rsidRPr="005146B1" w:rsidRDefault="00161908" w:rsidP="00161908">
            <w:pPr>
              <w:jc w:val="left"/>
            </w:pPr>
            <w:r w:rsidRPr="005146B1">
              <w:t xml:space="preserve">Stadt Lünen, </w:t>
            </w:r>
            <w:r w:rsidR="004B527A" w:rsidRPr="005146B1">
              <w:t xml:space="preserve">Recht und </w:t>
            </w:r>
            <w:r w:rsidRPr="005146B1">
              <w:t xml:space="preserve">Vergabe, Zimmer </w:t>
            </w:r>
            <w:r w:rsidR="004B527A" w:rsidRPr="005146B1">
              <w:t>1102</w:t>
            </w:r>
            <w:r w:rsidRPr="005146B1">
              <w:t xml:space="preserve">, </w:t>
            </w:r>
            <w:r w:rsidRPr="005146B1">
              <w:br/>
              <w:t xml:space="preserve">Willy-Brandt-Platz </w:t>
            </w:r>
            <w:r w:rsidR="004B527A" w:rsidRPr="005146B1">
              <w:t>1</w:t>
            </w:r>
            <w:r w:rsidRPr="005146B1">
              <w:t xml:space="preserve"> (Rathaus), 44532 Lünen</w:t>
            </w:r>
          </w:p>
        </w:tc>
      </w:tr>
      <w:tr w:rsidR="003E7E5A" w:rsidRPr="00520D3B" w14:paraId="3FCCCBFC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</w:tcPr>
          <w:p w14:paraId="302AA6D0" w14:textId="77777777" w:rsidR="003E7E5A" w:rsidRPr="00EB3AE5" w:rsidRDefault="003E7E5A" w:rsidP="00EB3AE5"/>
        </w:tc>
        <w:tc>
          <w:tcPr>
            <w:tcW w:w="499" w:type="dxa"/>
            <w:noWrap/>
            <w:vAlign w:val="center"/>
          </w:tcPr>
          <w:p w14:paraId="6F4E562C" w14:textId="77777777" w:rsidR="003E7E5A" w:rsidRPr="00520D3B" w:rsidRDefault="003E7E5A" w:rsidP="00EB3AE5"/>
        </w:tc>
        <w:tc>
          <w:tcPr>
            <w:tcW w:w="992" w:type="dxa"/>
            <w:vAlign w:val="center"/>
          </w:tcPr>
          <w:p w14:paraId="2B4CC34E" w14:textId="77777777" w:rsidR="003E7E5A" w:rsidRPr="00520D3B" w:rsidRDefault="003E7E5A" w:rsidP="00EB3AE5"/>
        </w:tc>
        <w:tc>
          <w:tcPr>
            <w:tcW w:w="7915" w:type="dxa"/>
            <w:gridSpan w:val="3"/>
            <w:vMerge/>
            <w:vAlign w:val="center"/>
          </w:tcPr>
          <w:p w14:paraId="3AED61C6" w14:textId="77777777" w:rsidR="003E7E5A" w:rsidRPr="00894793" w:rsidRDefault="003E7E5A" w:rsidP="00EB3AE5">
            <w:pPr>
              <w:rPr>
                <w:strike/>
              </w:rPr>
            </w:pPr>
          </w:p>
        </w:tc>
      </w:tr>
      <w:tr w:rsidR="003E7E5A" w:rsidRPr="00520D3B" w14:paraId="7CFD16DF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</w:tcPr>
          <w:p w14:paraId="2EBA6155" w14:textId="77777777" w:rsidR="003E7E5A" w:rsidRPr="00EB3AE5" w:rsidRDefault="003E7E5A" w:rsidP="00EB3AE5"/>
        </w:tc>
        <w:tc>
          <w:tcPr>
            <w:tcW w:w="499" w:type="dxa"/>
            <w:noWrap/>
            <w:vAlign w:val="center"/>
          </w:tcPr>
          <w:p w14:paraId="3F34CB1A" w14:textId="77777777" w:rsidR="003E7E5A" w:rsidRPr="00520D3B" w:rsidRDefault="003E7E5A" w:rsidP="00EB3AE5"/>
        </w:tc>
        <w:tc>
          <w:tcPr>
            <w:tcW w:w="992" w:type="dxa"/>
            <w:vAlign w:val="center"/>
          </w:tcPr>
          <w:p w14:paraId="67607A63" w14:textId="77777777" w:rsidR="003E7E5A" w:rsidRPr="00520D3B" w:rsidRDefault="003E7E5A" w:rsidP="00EB3AE5"/>
        </w:tc>
        <w:tc>
          <w:tcPr>
            <w:tcW w:w="7915" w:type="dxa"/>
            <w:gridSpan w:val="3"/>
            <w:vMerge/>
            <w:vAlign w:val="center"/>
          </w:tcPr>
          <w:p w14:paraId="7B440EEA" w14:textId="77777777" w:rsidR="003E7E5A" w:rsidRPr="00894793" w:rsidRDefault="003E7E5A" w:rsidP="00EB3AE5">
            <w:pPr>
              <w:rPr>
                <w:strike/>
              </w:rPr>
            </w:pPr>
          </w:p>
        </w:tc>
      </w:tr>
      <w:tr w:rsidR="003E7E5A" w:rsidRPr="00520D3B" w14:paraId="06902D38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</w:tcPr>
          <w:p w14:paraId="1463708F" w14:textId="77777777" w:rsidR="003E7E5A" w:rsidRPr="00EB3AE5" w:rsidRDefault="003E7E5A" w:rsidP="00EB3AE5"/>
        </w:tc>
        <w:tc>
          <w:tcPr>
            <w:tcW w:w="9406" w:type="dxa"/>
            <w:gridSpan w:val="5"/>
            <w:noWrap/>
            <w:vAlign w:val="center"/>
          </w:tcPr>
          <w:p w14:paraId="45E1E80E" w14:textId="77777777" w:rsidR="003E7E5A" w:rsidRPr="005146B1" w:rsidRDefault="003E7E5A" w:rsidP="00EB3AE5">
            <w:r w:rsidRPr="005146B1">
              <w:t>Der Umschlag ist außen mit Namen (Firma) und Anschrift des Bieters und der Angabe</w:t>
            </w:r>
          </w:p>
        </w:tc>
      </w:tr>
      <w:tr w:rsidR="003E7E5A" w:rsidRPr="00EB3AE5" w14:paraId="76D1351F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64235F6F" w14:textId="77777777" w:rsidR="003E7E5A" w:rsidRPr="00EB3AE5" w:rsidRDefault="003E7E5A" w:rsidP="00520D3B"/>
        </w:tc>
        <w:tc>
          <w:tcPr>
            <w:tcW w:w="9406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3C1117F7" w14:textId="77777777" w:rsidR="003E7E5A" w:rsidRPr="005146B1" w:rsidRDefault="003E7E5A" w:rsidP="00520D3B">
            <w:r w:rsidRPr="005146B1">
              <w:t>„Angebot für</w:t>
            </w:r>
          </w:p>
        </w:tc>
      </w:tr>
      <w:tr w:rsidR="003E7E5A" w:rsidRPr="00A67A43" w14:paraId="293F88EC" w14:textId="77777777">
        <w:trPr>
          <w:trHeight w:val="284"/>
        </w:trPr>
        <w:tc>
          <w:tcPr>
            <w:tcW w:w="522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EFD0A9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524BA89" w14:textId="77777777" w:rsidR="003E7E5A" w:rsidRPr="005146B1" w:rsidRDefault="003E7E5A" w:rsidP="00520D3B">
            <w:pPr>
              <w:rPr>
                <w:sz w:val="16"/>
                <w:szCs w:val="16"/>
              </w:rPr>
            </w:pPr>
            <w:r w:rsidRPr="005146B1">
              <w:rPr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2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7D14FD1F" w14:textId="77777777" w:rsidR="003E7E5A" w:rsidRPr="005146B1" w:rsidRDefault="003E7E5A" w:rsidP="00520D3B">
            <w:pPr>
              <w:rPr>
                <w:sz w:val="16"/>
                <w:szCs w:val="16"/>
              </w:rPr>
            </w:pPr>
            <w:r w:rsidRPr="005146B1">
              <w:rPr>
                <w:sz w:val="16"/>
                <w:szCs w:val="16"/>
              </w:rPr>
              <w:t>Baumaßnahme:</w:t>
            </w:r>
          </w:p>
        </w:tc>
      </w:tr>
      <w:tr w:rsidR="003E7E5A" w:rsidRPr="00520D3B" w14:paraId="2AB78DC0" w14:textId="77777777">
        <w:trPr>
          <w:trHeight w:val="284"/>
        </w:trPr>
        <w:tc>
          <w:tcPr>
            <w:tcW w:w="522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74868D" w14:textId="77777777" w:rsidR="003E7E5A" w:rsidRPr="00EB3AE5" w:rsidRDefault="003E7E5A" w:rsidP="00156A43"/>
        </w:tc>
        <w:tc>
          <w:tcPr>
            <w:tcW w:w="177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25A8744" w14:textId="77777777" w:rsidR="003E7E5A" w:rsidRPr="005146B1" w:rsidRDefault="003E7E5A" w:rsidP="00156A43"/>
        </w:tc>
        <w:tc>
          <w:tcPr>
            <w:tcW w:w="7632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0436CF" w14:textId="77777777" w:rsidR="003E7E5A" w:rsidRPr="005146B1" w:rsidRDefault="00161908" w:rsidP="00156A43">
            <w:pPr>
              <w:rPr>
                <w:b/>
              </w:rPr>
            </w:pPr>
            <w:r w:rsidRPr="005146B1">
              <w:rPr>
                <w:b/>
              </w:rPr>
              <w:t>Sh. Angebotskennzettel</w:t>
            </w:r>
          </w:p>
        </w:tc>
      </w:tr>
      <w:tr w:rsidR="003E7E5A" w:rsidRPr="00A67A43" w14:paraId="2FCC0526" w14:textId="77777777">
        <w:trPr>
          <w:trHeight w:val="284"/>
        </w:trPr>
        <w:tc>
          <w:tcPr>
            <w:tcW w:w="522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C5BD77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3025957" w14:textId="77777777" w:rsidR="003E7E5A" w:rsidRPr="005146B1" w:rsidRDefault="003E7E5A" w:rsidP="00156A43">
            <w:pPr>
              <w:rPr>
                <w:sz w:val="16"/>
                <w:szCs w:val="16"/>
              </w:rPr>
            </w:pPr>
            <w:r w:rsidRPr="005146B1">
              <w:rPr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2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C2A5A03" w14:textId="77777777" w:rsidR="003E7E5A" w:rsidRPr="005146B1" w:rsidRDefault="003E7E5A" w:rsidP="00156A43">
            <w:pPr>
              <w:rPr>
                <w:sz w:val="16"/>
                <w:szCs w:val="16"/>
              </w:rPr>
            </w:pPr>
            <w:r w:rsidRPr="005146B1">
              <w:rPr>
                <w:sz w:val="16"/>
                <w:szCs w:val="16"/>
              </w:rPr>
              <w:t>Leistung:</w:t>
            </w:r>
          </w:p>
        </w:tc>
      </w:tr>
      <w:tr w:rsidR="003E7E5A" w:rsidRPr="00520D3B" w14:paraId="0AEFA50A" w14:textId="77777777">
        <w:trPr>
          <w:trHeight w:val="284"/>
        </w:trPr>
        <w:tc>
          <w:tcPr>
            <w:tcW w:w="522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EE578D" w14:textId="77777777" w:rsidR="003E7E5A" w:rsidRPr="00EB3AE5" w:rsidRDefault="003E7E5A" w:rsidP="00156A43"/>
        </w:tc>
        <w:tc>
          <w:tcPr>
            <w:tcW w:w="177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A18069" w14:textId="77777777" w:rsidR="003E7E5A" w:rsidRPr="00894793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C7FADC" w14:textId="77777777" w:rsidR="003E7E5A" w:rsidRPr="00894793" w:rsidRDefault="003E7E5A" w:rsidP="00156A43">
            <w:pPr>
              <w:rPr>
                <w:strike/>
              </w:rPr>
            </w:pPr>
          </w:p>
        </w:tc>
      </w:tr>
      <w:tr w:rsidR="003E7E5A" w:rsidRPr="00520D3B" w14:paraId="0B6AC32C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269B1F51" w14:textId="77777777" w:rsidR="003E7E5A" w:rsidRPr="00EB3AE5" w:rsidRDefault="003E7E5A" w:rsidP="00520D3B"/>
        </w:tc>
        <w:tc>
          <w:tcPr>
            <w:tcW w:w="4703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280D201F" w14:textId="77777777" w:rsidR="003E7E5A" w:rsidRPr="00894793" w:rsidRDefault="003E7E5A" w:rsidP="00520D3B">
            <w:pPr>
              <w:rPr>
                <w:strike/>
              </w:rPr>
            </w:pPr>
            <w:r w:rsidRPr="00894793">
              <w:rPr>
                <w:strike/>
              </w:rPr>
              <w:t>„</w:t>
            </w:r>
          </w:p>
        </w:tc>
        <w:tc>
          <w:tcPr>
            <w:tcW w:w="4703" w:type="dxa"/>
            <w:tcBorders>
              <w:top w:val="single" w:sz="4" w:space="0" w:color="808080"/>
            </w:tcBorders>
            <w:vAlign w:val="center"/>
          </w:tcPr>
          <w:p w14:paraId="1A9619DC" w14:textId="77777777" w:rsidR="003E7E5A" w:rsidRPr="00894793" w:rsidRDefault="003E7E5A" w:rsidP="00520D3B">
            <w:pPr>
              <w:rPr>
                <w:strike/>
              </w:rPr>
            </w:pPr>
          </w:p>
        </w:tc>
      </w:tr>
      <w:tr w:rsidR="003E7E5A" w:rsidRPr="00520D3B" w14:paraId="4BAC4518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19CE35F2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16F838EB" w14:textId="77777777" w:rsidR="003E7E5A" w:rsidRPr="005146B1" w:rsidRDefault="003E7E5A" w:rsidP="00156A43">
            <w:r w:rsidRPr="005146B1">
              <w:t>zu versehen, ggf. unter Verwendung eines bereit gestellten Kennzettels.</w:t>
            </w:r>
          </w:p>
        </w:tc>
      </w:tr>
      <w:tr w:rsidR="003E7E5A" w:rsidRPr="00520D3B" w14:paraId="0C9077ED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2AE38CA0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7696A6F8" w14:textId="77777777" w:rsidR="003E7E5A" w:rsidRPr="00520D3B" w:rsidRDefault="003E7E5A" w:rsidP="00BC546E"/>
        </w:tc>
      </w:tr>
      <w:tr w:rsidR="003E7E5A" w:rsidRPr="00E44B1B" w14:paraId="75AE37D9" w14:textId="77777777">
        <w:trPr>
          <w:trHeight w:val="140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1D556E15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716CCAD5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4A606384" w14:textId="77777777" w:rsidTr="006F4F17">
        <w:trPr>
          <w:trHeight w:val="397"/>
        </w:trPr>
        <w:tc>
          <w:tcPr>
            <w:tcW w:w="9928" w:type="dxa"/>
            <w:gridSpan w:val="6"/>
            <w:noWrap/>
            <w:tcMar>
              <w:left w:w="28" w:type="dxa"/>
            </w:tcMar>
            <w:vAlign w:val="center"/>
          </w:tcPr>
          <w:p w14:paraId="37A18462" w14:textId="77777777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 21 VOB/A):</w:t>
            </w:r>
          </w:p>
        </w:tc>
      </w:tr>
      <w:tr w:rsidR="003E7E5A" w:rsidRPr="00520D3B" w14:paraId="670E90B9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6ED69678" w14:textId="77777777" w:rsidR="003E7E5A" w:rsidRPr="00520D3B" w:rsidRDefault="003E7E5A" w:rsidP="00A16EED"/>
        </w:tc>
        <w:tc>
          <w:tcPr>
            <w:tcW w:w="9406" w:type="dxa"/>
            <w:gridSpan w:val="5"/>
            <w:noWrap/>
            <w:vAlign w:val="center"/>
          </w:tcPr>
          <w:p w14:paraId="3957596E" w14:textId="77777777" w:rsidR="003E7E5A" w:rsidRPr="00520D3B" w:rsidRDefault="00C2759C" w:rsidP="00A16EED">
            <w:r>
              <w:t>Kreis Unna, Steuerungsdienst/Kommunalaufsicht, Friedrich-Ebert-Str. 17, 59425 Unna</w:t>
            </w:r>
          </w:p>
        </w:tc>
      </w:tr>
      <w:tr w:rsidR="003E7E5A" w:rsidRPr="00520D3B" w14:paraId="3620B30B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34D2F927" w14:textId="77777777" w:rsidR="003E7E5A" w:rsidRPr="00520D3B" w:rsidRDefault="003E7E5A" w:rsidP="00A16EED"/>
        </w:tc>
        <w:tc>
          <w:tcPr>
            <w:tcW w:w="9406" w:type="dxa"/>
            <w:gridSpan w:val="5"/>
            <w:noWrap/>
            <w:vAlign w:val="center"/>
          </w:tcPr>
          <w:p w14:paraId="1CAD0EE2" w14:textId="77777777" w:rsidR="003E7E5A" w:rsidRPr="00520D3B" w:rsidRDefault="003E7E5A" w:rsidP="00A16EED"/>
        </w:tc>
      </w:tr>
      <w:tr w:rsidR="003E7E5A" w:rsidRPr="00520D3B" w14:paraId="6F541083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1F8176A7" w14:textId="77777777" w:rsidR="003E7E5A" w:rsidRPr="00520D3B" w:rsidRDefault="003E7E5A" w:rsidP="00520D3B"/>
        </w:tc>
        <w:tc>
          <w:tcPr>
            <w:tcW w:w="9406" w:type="dxa"/>
            <w:gridSpan w:val="5"/>
            <w:noWrap/>
            <w:vAlign w:val="center"/>
          </w:tcPr>
          <w:p w14:paraId="44B1AD59" w14:textId="77777777" w:rsidR="003E7E5A" w:rsidRPr="00520D3B" w:rsidRDefault="003E7E5A" w:rsidP="00520D3B"/>
        </w:tc>
      </w:tr>
      <w:tr w:rsidR="003E7E5A" w:rsidRPr="00560423" w14:paraId="38B2F1C8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070A61FC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345DC5B5" w14:textId="77777777" w:rsidR="003E7E5A" w:rsidRDefault="00161908" w:rsidP="00520D3B">
            <w:pPr>
              <w:rPr>
                <w:b/>
              </w:rPr>
            </w:pPr>
            <w:r>
              <w:rPr>
                <w:b/>
              </w:rPr>
              <w:t>Mit freundlichen Grüßen</w:t>
            </w:r>
          </w:p>
          <w:p w14:paraId="0C767D56" w14:textId="77777777" w:rsidR="00161908" w:rsidRPr="00560423" w:rsidRDefault="00161908" w:rsidP="00520D3B">
            <w:pPr>
              <w:rPr>
                <w:b/>
              </w:rPr>
            </w:pPr>
            <w:r>
              <w:rPr>
                <w:b/>
              </w:rPr>
              <w:t>Der Bürgermeister</w:t>
            </w:r>
          </w:p>
        </w:tc>
      </w:tr>
      <w:tr w:rsidR="003E7E5A" w:rsidRPr="00520D3B" w14:paraId="48A9B47B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43F25F9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44493CAE" w14:textId="77777777" w:rsidR="003E7E5A" w:rsidRPr="00520D3B" w:rsidRDefault="003E7E5A" w:rsidP="00520D3B"/>
        </w:tc>
      </w:tr>
      <w:tr w:rsidR="003E7E5A" w:rsidRPr="00520D3B" w14:paraId="3297E47D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317DA149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3BA135C0" w14:textId="77777777" w:rsidR="003E7E5A" w:rsidRPr="00520D3B" w:rsidRDefault="003E7E5A" w:rsidP="00520D3B"/>
        </w:tc>
      </w:tr>
      <w:tr w:rsidR="00161908" w:rsidRPr="00520D3B" w14:paraId="568FE118" w14:textId="77777777">
        <w:trPr>
          <w:trHeight w:val="284"/>
        </w:trPr>
        <w:tc>
          <w:tcPr>
            <w:tcW w:w="522" w:type="dxa"/>
            <w:noWrap/>
            <w:tcMar>
              <w:left w:w="28" w:type="dxa"/>
            </w:tcMar>
            <w:vAlign w:val="center"/>
          </w:tcPr>
          <w:p w14:paraId="08254BCE" w14:textId="77777777" w:rsidR="00161908" w:rsidRPr="00586235" w:rsidRDefault="00161908" w:rsidP="00520D3B">
            <w:pPr>
              <w:rPr>
                <w:b/>
              </w:rPr>
            </w:pPr>
          </w:p>
        </w:tc>
        <w:tc>
          <w:tcPr>
            <w:tcW w:w="9406" w:type="dxa"/>
            <w:gridSpan w:val="5"/>
            <w:noWrap/>
            <w:vAlign w:val="center"/>
          </w:tcPr>
          <w:p w14:paraId="19D9E0C0" w14:textId="77777777" w:rsidR="00161908" w:rsidRPr="00BB0C99" w:rsidRDefault="00161908" w:rsidP="00520D3B">
            <w:pPr>
              <w:rPr>
                <w:sz w:val="16"/>
                <w:szCs w:val="16"/>
              </w:rPr>
            </w:pPr>
            <w:r w:rsidRPr="00BB0C99">
              <w:rPr>
                <w:sz w:val="16"/>
                <w:szCs w:val="16"/>
              </w:rPr>
              <w:t>(dieses Schreiben trägt keine Unterschrift)</w:t>
            </w:r>
          </w:p>
        </w:tc>
      </w:tr>
    </w:tbl>
    <w:p w14:paraId="68BB2A29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315B6" w14:textId="77777777" w:rsidR="00326F09" w:rsidRDefault="00326F09">
      <w:r>
        <w:separator/>
      </w:r>
    </w:p>
    <w:p w14:paraId="4AF4C2FB" w14:textId="77777777" w:rsidR="00326F09" w:rsidRDefault="00326F09"/>
    <w:p w14:paraId="2AE8E530" w14:textId="77777777" w:rsidR="00326F09" w:rsidRDefault="00326F09"/>
  </w:endnote>
  <w:endnote w:type="continuationSeparator" w:id="0">
    <w:p w14:paraId="62AFDDDC" w14:textId="77777777" w:rsidR="00326F09" w:rsidRDefault="00326F09">
      <w:r>
        <w:continuationSeparator/>
      </w:r>
    </w:p>
    <w:p w14:paraId="0FDF20AF" w14:textId="77777777" w:rsidR="00326F09" w:rsidRDefault="00326F09"/>
    <w:p w14:paraId="7DF5924B" w14:textId="77777777" w:rsidR="00326F09" w:rsidRDefault="00326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620"/>
    </w:tblGrid>
    <w:tr w:rsidR="00326F09" w:rsidRPr="00D6072E" w14:paraId="21BFC012" w14:textId="77777777" w:rsidTr="008A14D2">
      <w:trPr>
        <w:cantSplit/>
        <w:trHeight w:hRule="exact" w:val="397"/>
      </w:trPr>
      <w:tc>
        <w:tcPr>
          <w:tcW w:w="147" w:type="dxa"/>
          <w:vAlign w:val="center"/>
        </w:tcPr>
        <w:p w14:paraId="1A674773" w14:textId="77777777" w:rsidR="00326F09" w:rsidRPr="00D6072E" w:rsidRDefault="00326F09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72CD54E" w14:textId="77777777" w:rsidR="00326F09" w:rsidRPr="00D6072E" w:rsidRDefault="00326F0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0B05CFB" wp14:editId="28EBCC5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DFFD299" w14:textId="77777777" w:rsidR="00326F09" w:rsidRPr="00D6072E" w:rsidRDefault="00326F09" w:rsidP="00A250A6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2008 – Stand April 2016</w:t>
          </w:r>
        </w:p>
      </w:tc>
      <w:tc>
        <w:tcPr>
          <w:tcW w:w="1620" w:type="dxa"/>
          <w:vAlign w:val="center"/>
        </w:tcPr>
        <w:p w14:paraId="3A3F1970" w14:textId="77777777" w:rsidR="00326F09" w:rsidRPr="00D6072E" w:rsidRDefault="00326F09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B44B4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B44B4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43838F9" w14:textId="77777777" w:rsidR="00326F09" w:rsidRPr="00AD584D" w:rsidRDefault="00326F09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52DF" w14:textId="77777777" w:rsidR="00326F09" w:rsidRDefault="00326F09">
      <w:r>
        <w:separator/>
      </w:r>
    </w:p>
    <w:p w14:paraId="356EF8BF" w14:textId="77777777" w:rsidR="00326F09" w:rsidRDefault="00326F09"/>
    <w:p w14:paraId="7D499904" w14:textId="77777777" w:rsidR="00326F09" w:rsidRDefault="00326F09"/>
  </w:footnote>
  <w:footnote w:type="continuationSeparator" w:id="0">
    <w:p w14:paraId="4DB06A31" w14:textId="77777777" w:rsidR="00326F09" w:rsidRDefault="00326F09">
      <w:r>
        <w:continuationSeparator/>
      </w:r>
    </w:p>
    <w:p w14:paraId="03E6B691" w14:textId="77777777" w:rsidR="00326F09" w:rsidRDefault="00326F09"/>
    <w:p w14:paraId="44F68735" w14:textId="77777777" w:rsidR="00326F09" w:rsidRDefault="00326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D96E" w14:textId="77777777" w:rsidR="00326F09" w:rsidRDefault="00326F09"/>
  <w:p w14:paraId="66C0130C" w14:textId="77777777" w:rsidR="00326F09" w:rsidRDefault="00326F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1617E" w14:textId="77777777" w:rsidR="00326F09" w:rsidRDefault="00326F09">
    <w:pPr>
      <w:pStyle w:val="Kopfzeile"/>
    </w:pPr>
    <w:r>
      <w:t>211</w:t>
    </w:r>
  </w:p>
  <w:p w14:paraId="46D5E954" w14:textId="77777777" w:rsidR="00326F09" w:rsidRDefault="00326F09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2"/>
  </w:num>
  <w:num w:numId="5">
    <w:abstractNumId w:val="13"/>
  </w:num>
  <w:num w:numId="6">
    <w:abstractNumId w:val="4"/>
  </w:num>
  <w:num w:numId="7">
    <w:abstractNumId w:val="17"/>
  </w:num>
  <w:num w:numId="8">
    <w:abstractNumId w:val="12"/>
  </w:num>
  <w:num w:numId="9">
    <w:abstractNumId w:val="21"/>
  </w:num>
  <w:num w:numId="10">
    <w:abstractNumId w:val="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3"/>
  </w:num>
  <w:num w:numId="17">
    <w:abstractNumId w:val="3"/>
  </w:num>
  <w:num w:numId="18">
    <w:abstractNumId w:val="18"/>
  </w:num>
  <w:num w:numId="19">
    <w:abstractNumId w:val="1"/>
  </w:num>
  <w:num w:numId="20">
    <w:abstractNumId w:val="11"/>
  </w:num>
  <w:num w:numId="21">
    <w:abstractNumId w:val="15"/>
  </w:num>
  <w:num w:numId="22">
    <w:abstractNumId w:val="8"/>
  </w:num>
  <w:num w:numId="23">
    <w:abstractNumId w:val="19"/>
  </w:num>
  <w:num w:numId="24">
    <w:abstractNumId w:val="5"/>
  </w:num>
  <w:num w:numId="25">
    <w:abstractNumId w:val="20"/>
  </w:num>
  <w:num w:numId="26">
    <w:abstractNumId w:val="14"/>
  </w:num>
  <w:num w:numId="27">
    <w:abstractNumId w:val="0"/>
  </w:num>
  <w:num w:numId="28">
    <w:abstractNumId w:val="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72574"/>
    <w:rsid w:val="0008020D"/>
    <w:rsid w:val="00081305"/>
    <w:rsid w:val="0008332F"/>
    <w:rsid w:val="0009487C"/>
    <w:rsid w:val="00096FC8"/>
    <w:rsid w:val="000A42AA"/>
    <w:rsid w:val="000B2BDE"/>
    <w:rsid w:val="000C135E"/>
    <w:rsid w:val="000C69C4"/>
    <w:rsid w:val="000D7926"/>
    <w:rsid w:val="000E2231"/>
    <w:rsid w:val="000E61F1"/>
    <w:rsid w:val="000F24B0"/>
    <w:rsid w:val="000F2E80"/>
    <w:rsid w:val="000F3FA7"/>
    <w:rsid w:val="001028D9"/>
    <w:rsid w:val="00106076"/>
    <w:rsid w:val="0011127A"/>
    <w:rsid w:val="001117DB"/>
    <w:rsid w:val="001134CA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1470"/>
    <w:rsid w:val="001426F7"/>
    <w:rsid w:val="00146CAD"/>
    <w:rsid w:val="00150050"/>
    <w:rsid w:val="0015129E"/>
    <w:rsid w:val="001562F3"/>
    <w:rsid w:val="00156A43"/>
    <w:rsid w:val="0015735A"/>
    <w:rsid w:val="00160513"/>
    <w:rsid w:val="00161908"/>
    <w:rsid w:val="0017066D"/>
    <w:rsid w:val="001711DE"/>
    <w:rsid w:val="00175AD2"/>
    <w:rsid w:val="00176176"/>
    <w:rsid w:val="00177048"/>
    <w:rsid w:val="00184314"/>
    <w:rsid w:val="001845B7"/>
    <w:rsid w:val="00194BCF"/>
    <w:rsid w:val="001A414F"/>
    <w:rsid w:val="001A6205"/>
    <w:rsid w:val="001B705C"/>
    <w:rsid w:val="001C509D"/>
    <w:rsid w:val="001C5934"/>
    <w:rsid w:val="001D401F"/>
    <w:rsid w:val="001D5063"/>
    <w:rsid w:val="001E0C92"/>
    <w:rsid w:val="001E0E8A"/>
    <w:rsid w:val="001E55CE"/>
    <w:rsid w:val="001F47CC"/>
    <w:rsid w:val="002020D8"/>
    <w:rsid w:val="002077F5"/>
    <w:rsid w:val="0021144E"/>
    <w:rsid w:val="00217454"/>
    <w:rsid w:val="00224704"/>
    <w:rsid w:val="00224B21"/>
    <w:rsid w:val="00227FFC"/>
    <w:rsid w:val="00230EF1"/>
    <w:rsid w:val="00235CFA"/>
    <w:rsid w:val="00240E87"/>
    <w:rsid w:val="002469C6"/>
    <w:rsid w:val="002517FD"/>
    <w:rsid w:val="002538F5"/>
    <w:rsid w:val="002613CA"/>
    <w:rsid w:val="00263542"/>
    <w:rsid w:val="00270316"/>
    <w:rsid w:val="002748DF"/>
    <w:rsid w:val="00275337"/>
    <w:rsid w:val="00275A6A"/>
    <w:rsid w:val="00275FEE"/>
    <w:rsid w:val="00285AE2"/>
    <w:rsid w:val="002868DB"/>
    <w:rsid w:val="00286B1B"/>
    <w:rsid w:val="0029274A"/>
    <w:rsid w:val="00293711"/>
    <w:rsid w:val="002A5204"/>
    <w:rsid w:val="002A6065"/>
    <w:rsid w:val="002A6640"/>
    <w:rsid w:val="002A6900"/>
    <w:rsid w:val="002B0BC9"/>
    <w:rsid w:val="002B0BF2"/>
    <w:rsid w:val="002B5EC9"/>
    <w:rsid w:val="002C05CA"/>
    <w:rsid w:val="002C0F7B"/>
    <w:rsid w:val="002C26C2"/>
    <w:rsid w:val="002C403D"/>
    <w:rsid w:val="002C746F"/>
    <w:rsid w:val="002D74DD"/>
    <w:rsid w:val="002E34A9"/>
    <w:rsid w:val="002E4302"/>
    <w:rsid w:val="002E6A23"/>
    <w:rsid w:val="002F064E"/>
    <w:rsid w:val="002F3E06"/>
    <w:rsid w:val="002F4952"/>
    <w:rsid w:val="002F4EEB"/>
    <w:rsid w:val="002F7B40"/>
    <w:rsid w:val="00302590"/>
    <w:rsid w:val="00303EB6"/>
    <w:rsid w:val="003042CB"/>
    <w:rsid w:val="0031054A"/>
    <w:rsid w:val="00312D1E"/>
    <w:rsid w:val="00312DED"/>
    <w:rsid w:val="0031358C"/>
    <w:rsid w:val="00324B11"/>
    <w:rsid w:val="00326F09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3811"/>
    <w:rsid w:val="003656D8"/>
    <w:rsid w:val="003662BB"/>
    <w:rsid w:val="00366E47"/>
    <w:rsid w:val="00374977"/>
    <w:rsid w:val="00374CFE"/>
    <w:rsid w:val="0039581D"/>
    <w:rsid w:val="003A36E9"/>
    <w:rsid w:val="003A70CB"/>
    <w:rsid w:val="003B33D9"/>
    <w:rsid w:val="003B41D6"/>
    <w:rsid w:val="003B4F49"/>
    <w:rsid w:val="003B562B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3040D"/>
    <w:rsid w:val="00433A1E"/>
    <w:rsid w:val="004340BE"/>
    <w:rsid w:val="00437A73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4356"/>
    <w:rsid w:val="004749BE"/>
    <w:rsid w:val="00480ABD"/>
    <w:rsid w:val="00480ACE"/>
    <w:rsid w:val="00483C89"/>
    <w:rsid w:val="004840B9"/>
    <w:rsid w:val="00484C3E"/>
    <w:rsid w:val="00485F53"/>
    <w:rsid w:val="00492429"/>
    <w:rsid w:val="00493773"/>
    <w:rsid w:val="0049433B"/>
    <w:rsid w:val="004B0DDB"/>
    <w:rsid w:val="004B1E05"/>
    <w:rsid w:val="004B527A"/>
    <w:rsid w:val="004B75EC"/>
    <w:rsid w:val="004C5609"/>
    <w:rsid w:val="004D36E6"/>
    <w:rsid w:val="004D7FE9"/>
    <w:rsid w:val="004E2885"/>
    <w:rsid w:val="004E3711"/>
    <w:rsid w:val="0050306C"/>
    <w:rsid w:val="005055F5"/>
    <w:rsid w:val="005146B1"/>
    <w:rsid w:val="00520D3B"/>
    <w:rsid w:val="005234ED"/>
    <w:rsid w:val="00526901"/>
    <w:rsid w:val="00527CF8"/>
    <w:rsid w:val="00527D2A"/>
    <w:rsid w:val="00532591"/>
    <w:rsid w:val="005333C9"/>
    <w:rsid w:val="00533F77"/>
    <w:rsid w:val="00536184"/>
    <w:rsid w:val="00543B14"/>
    <w:rsid w:val="0055242C"/>
    <w:rsid w:val="005539DF"/>
    <w:rsid w:val="00554B35"/>
    <w:rsid w:val="00560423"/>
    <w:rsid w:val="00560426"/>
    <w:rsid w:val="00570C55"/>
    <w:rsid w:val="005712F2"/>
    <w:rsid w:val="00573601"/>
    <w:rsid w:val="00576C66"/>
    <w:rsid w:val="00586235"/>
    <w:rsid w:val="0058666D"/>
    <w:rsid w:val="00587299"/>
    <w:rsid w:val="005A1D15"/>
    <w:rsid w:val="005A5216"/>
    <w:rsid w:val="005A730A"/>
    <w:rsid w:val="005B0FD1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F32A5"/>
    <w:rsid w:val="005F41CD"/>
    <w:rsid w:val="005F4568"/>
    <w:rsid w:val="00605DD3"/>
    <w:rsid w:val="00606550"/>
    <w:rsid w:val="0060707B"/>
    <w:rsid w:val="00612AA7"/>
    <w:rsid w:val="00614636"/>
    <w:rsid w:val="00614CF8"/>
    <w:rsid w:val="00616869"/>
    <w:rsid w:val="006168F7"/>
    <w:rsid w:val="0062037B"/>
    <w:rsid w:val="00620B10"/>
    <w:rsid w:val="00623846"/>
    <w:rsid w:val="00630DC2"/>
    <w:rsid w:val="00640260"/>
    <w:rsid w:val="00642B17"/>
    <w:rsid w:val="00643351"/>
    <w:rsid w:val="00643D96"/>
    <w:rsid w:val="006454C7"/>
    <w:rsid w:val="00651FD2"/>
    <w:rsid w:val="0066119D"/>
    <w:rsid w:val="00665103"/>
    <w:rsid w:val="00667DCD"/>
    <w:rsid w:val="00674897"/>
    <w:rsid w:val="00674A7C"/>
    <w:rsid w:val="00676659"/>
    <w:rsid w:val="00694431"/>
    <w:rsid w:val="006971DA"/>
    <w:rsid w:val="006A5AED"/>
    <w:rsid w:val="006A5D4D"/>
    <w:rsid w:val="006B284B"/>
    <w:rsid w:val="006B28BB"/>
    <w:rsid w:val="006B44D2"/>
    <w:rsid w:val="006B7CF1"/>
    <w:rsid w:val="006D16F5"/>
    <w:rsid w:val="006D41AF"/>
    <w:rsid w:val="006D70A3"/>
    <w:rsid w:val="006E0531"/>
    <w:rsid w:val="006E7D03"/>
    <w:rsid w:val="006F058B"/>
    <w:rsid w:val="006F0632"/>
    <w:rsid w:val="006F1A52"/>
    <w:rsid w:val="006F1F65"/>
    <w:rsid w:val="006F4F17"/>
    <w:rsid w:val="007074D6"/>
    <w:rsid w:val="00711139"/>
    <w:rsid w:val="007132C5"/>
    <w:rsid w:val="007146C4"/>
    <w:rsid w:val="00717FE3"/>
    <w:rsid w:val="007272ED"/>
    <w:rsid w:val="00727E86"/>
    <w:rsid w:val="00734EDE"/>
    <w:rsid w:val="007378AC"/>
    <w:rsid w:val="00751C7C"/>
    <w:rsid w:val="007633C2"/>
    <w:rsid w:val="00766B7A"/>
    <w:rsid w:val="0078009A"/>
    <w:rsid w:val="0078194F"/>
    <w:rsid w:val="00796756"/>
    <w:rsid w:val="007A2B24"/>
    <w:rsid w:val="007A44F4"/>
    <w:rsid w:val="007A46E0"/>
    <w:rsid w:val="007B3871"/>
    <w:rsid w:val="007B6485"/>
    <w:rsid w:val="007B65FA"/>
    <w:rsid w:val="007D1D7B"/>
    <w:rsid w:val="007D56A0"/>
    <w:rsid w:val="007E3A25"/>
    <w:rsid w:val="007E51AB"/>
    <w:rsid w:val="007E75E9"/>
    <w:rsid w:val="007F51DE"/>
    <w:rsid w:val="007F5207"/>
    <w:rsid w:val="007F6278"/>
    <w:rsid w:val="00800ED1"/>
    <w:rsid w:val="008127FC"/>
    <w:rsid w:val="00813DE8"/>
    <w:rsid w:val="0081768A"/>
    <w:rsid w:val="00821BBE"/>
    <w:rsid w:val="00836A54"/>
    <w:rsid w:val="008371BD"/>
    <w:rsid w:val="008528B0"/>
    <w:rsid w:val="00865368"/>
    <w:rsid w:val="00866450"/>
    <w:rsid w:val="008673A6"/>
    <w:rsid w:val="00875C3F"/>
    <w:rsid w:val="00875E50"/>
    <w:rsid w:val="00882D6E"/>
    <w:rsid w:val="008902A7"/>
    <w:rsid w:val="00892250"/>
    <w:rsid w:val="008937A7"/>
    <w:rsid w:val="00894793"/>
    <w:rsid w:val="008A13F3"/>
    <w:rsid w:val="008A14D2"/>
    <w:rsid w:val="008A649D"/>
    <w:rsid w:val="008B1F06"/>
    <w:rsid w:val="008B7D31"/>
    <w:rsid w:val="008C25CA"/>
    <w:rsid w:val="008C629B"/>
    <w:rsid w:val="008D61B5"/>
    <w:rsid w:val="008D764D"/>
    <w:rsid w:val="008E12D3"/>
    <w:rsid w:val="008F1C9E"/>
    <w:rsid w:val="008F43B5"/>
    <w:rsid w:val="008F52AA"/>
    <w:rsid w:val="008F6547"/>
    <w:rsid w:val="008F68CB"/>
    <w:rsid w:val="008F7380"/>
    <w:rsid w:val="00902DA1"/>
    <w:rsid w:val="00905B2B"/>
    <w:rsid w:val="00910F0B"/>
    <w:rsid w:val="00911621"/>
    <w:rsid w:val="0092027E"/>
    <w:rsid w:val="0092441E"/>
    <w:rsid w:val="00927092"/>
    <w:rsid w:val="00927236"/>
    <w:rsid w:val="00937BB8"/>
    <w:rsid w:val="00943D30"/>
    <w:rsid w:val="00944D31"/>
    <w:rsid w:val="0095264E"/>
    <w:rsid w:val="00954D7D"/>
    <w:rsid w:val="00956322"/>
    <w:rsid w:val="00962412"/>
    <w:rsid w:val="00963FFC"/>
    <w:rsid w:val="00970DC7"/>
    <w:rsid w:val="0097166A"/>
    <w:rsid w:val="00974A2D"/>
    <w:rsid w:val="00982D55"/>
    <w:rsid w:val="00985DF2"/>
    <w:rsid w:val="0099679F"/>
    <w:rsid w:val="009A214D"/>
    <w:rsid w:val="009A3215"/>
    <w:rsid w:val="009B5231"/>
    <w:rsid w:val="009C14BE"/>
    <w:rsid w:val="009C40B4"/>
    <w:rsid w:val="009D4C9D"/>
    <w:rsid w:val="009D552B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F0D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3AEC"/>
    <w:rsid w:val="00A9574F"/>
    <w:rsid w:val="00AA2DEF"/>
    <w:rsid w:val="00AB00AC"/>
    <w:rsid w:val="00AB424A"/>
    <w:rsid w:val="00AC3D7E"/>
    <w:rsid w:val="00AC56D5"/>
    <w:rsid w:val="00AC7F2D"/>
    <w:rsid w:val="00AD18AE"/>
    <w:rsid w:val="00AD48AD"/>
    <w:rsid w:val="00AD584D"/>
    <w:rsid w:val="00AD5D92"/>
    <w:rsid w:val="00AE4AF0"/>
    <w:rsid w:val="00B003C3"/>
    <w:rsid w:val="00B12A50"/>
    <w:rsid w:val="00B14866"/>
    <w:rsid w:val="00B14E67"/>
    <w:rsid w:val="00B14EF0"/>
    <w:rsid w:val="00B26AD9"/>
    <w:rsid w:val="00B30EC6"/>
    <w:rsid w:val="00B315F4"/>
    <w:rsid w:val="00B31B7F"/>
    <w:rsid w:val="00B40909"/>
    <w:rsid w:val="00B40C08"/>
    <w:rsid w:val="00B434E5"/>
    <w:rsid w:val="00B55863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24FA"/>
    <w:rsid w:val="00B836CA"/>
    <w:rsid w:val="00B90482"/>
    <w:rsid w:val="00B94BA8"/>
    <w:rsid w:val="00B9692F"/>
    <w:rsid w:val="00B96ADB"/>
    <w:rsid w:val="00B978A0"/>
    <w:rsid w:val="00BA15F2"/>
    <w:rsid w:val="00BA4729"/>
    <w:rsid w:val="00BA5E42"/>
    <w:rsid w:val="00BB0C99"/>
    <w:rsid w:val="00BB18A4"/>
    <w:rsid w:val="00BB2134"/>
    <w:rsid w:val="00BB26FF"/>
    <w:rsid w:val="00BB2F8E"/>
    <w:rsid w:val="00BC056B"/>
    <w:rsid w:val="00BC14D7"/>
    <w:rsid w:val="00BC546E"/>
    <w:rsid w:val="00BD759C"/>
    <w:rsid w:val="00BE17D6"/>
    <w:rsid w:val="00BE3462"/>
    <w:rsid w:val="00BE52D0"/>
    <w:rsid w:val="00BE7FD1"/>
    <w:rsid w:val="00BF4ABF"/>
    <w:rsid w:val="00BF62FF"/>
    <w:rsid w:val="00BF730D"/>
    <w:rsid w:val="00BF7C28"/>
    <w:rsid w:val="00C035DA"/>
    <w:rsid w:val="00C06DAF"/>
    <w:rsid w:val="00C101BF"/>
    <w:rsid w:val="00C1098F"/>
    <w:rsid w:val="00C134DD"/>
    <w:rsid w:val="00C246AC"/>
    <w:rsid w:val="00C252F6"/>
    <w:rsid w:val="00C26124"/>
    <w:rsid w:val="00C2678D"/>
    <w:rsid w:val="00C26A0D"/>
    <w:rsid w:val="00C2759C"/>
    <w:rsid w:val="00C30192"/>
    <w:rsid w:val="00C42341"/>
    <w:rsid w:val="00C44039"/>
    <w:rsid w:val="00C54257"/>
    <w:rsid w:val="00C568C8"/>
    <w:rsid w:val="00C708F6"/>
    <w:rsid w:val="00C7619C"/>
    <w:rsid w:val="00C764C5"/>
    <w:rsid w:val="00C81EA7"/>
    <w:rsid w:val="00C836BF"/>
    <w:rsid w:val="00C90A31"/>
    <w:rsid w:val="00C92740"/>
    <w:rsid w:val="00C92EA2"/>
    <w:rsid w:val="00CA1452"/>
    <w:rsid w:val="00CB2ACB"/>
    <w:rsid w:val="00CC02A9"/>
    <w:rsid w:val="00CC32AC"/>
    <w:rsid w:val="00CC79D7"/>
    <w:rsid w:val="00CD54C7"/>
    <w:rsid w:val="00CD6013"/>
    <w:rsid w:val="00CE0836"/>
    <w:rsid w:val="00CE2D29"/>
    <w:rsid w:val="00CF31C6"/>
    <w:rsid w:val="00CF64C4"/>
    <w:rsid w:val="00CF7C2B"/>
    <w:rsid w:val="00D00C3D"/>
    <w:rsid w:val="00D05C74"/>
    <w:rsid w:val="00D103F6"/>
    <w:rsid w:val="00D14444"/>
    <w:rsid w:val="00D22B18"/>
    <w:rsid w:val="00D23914"/>
    <w:rsid w:val="00D24A8C"/>
    <w:rsid w:val="00D25C49"/>
    <w:rsid w:val="00D3428C"/>
    <w:rsid w:val="00D43345"/>
    <w:rsid w:val="00D450E9"/>
    <w:rsid w:val="00D47A73"/>
    <w:rsid w:val="00D47EAE"/>
    <w:rsid w:val="00D55173"/>
    <w:rsid w:val="00D6072E"/>
    <w:rsid w:val="00D61B46"/>
    <w:rsid w:val="00D61E68"/>
    <w:rsid w:val="00D636FE"/>
    <w:rsid w:val="00D64703"/>
    <w:rsid w:val="00D71FCB"/>
    <w:rsid w:val="00D76D75"/>
    <w:rsid w:val="00DA2137"/>
    <w:rsid w:val="00DA276D"/>
    <w:rsid w:val="00DA4F7B"/>
    <w:rsid w:val="00DA7F65"/>
    <w:rsid w:val="00DB380D"/>
    <w:rsid w:val="00DB3C45"/>
    <w:rsid w:val="00DB6C0D"/>
    <w:rsid w:val="00DC2EA6"/>
    <w:rsid w:val="00DC7813"/>
    <w:rsid w:val="00DC7E08"/>
    <w:rsid w:val="00DD2DCF"/>
    <w:rsid w:val="00DE0383"/>
    <w:rsid w:val="00DE2F64"/>
    <w:rsid w:val="00DE420C"/>
    <w:rsid w:val="00E02C93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322E9"/>
    <w:rsid w:val="00E35557"/>
    <w:rsid w:val="00E40C06"/>
    <w:rsid w:val="00E44B1B"/>
    <w:rsid w:val="00E47E26"/>
    <w:rsid w:val="00E557DF"/>
    <w:rsid w:val="00E578EB"/>
    <w:rsid w:val="00E57C59"/>
    <w:rsid w:val="00E6087B"/>
    <w:rsid w:val="00E641DE"/>
    <w:rsid w:val="00E82F50"/>
    <w:rsid w:val="00E85EBB"/>
    <w:rsid w:val="00E921B9"/>
    <w:rsid w:val="00E926AF"/>
    <w:rsid w:val="00E93AF0"/>
    <w:rsid w:val="00E94C72"/>
    <w:rsid w:val="00E95BCA"/>
    <w:rsid w:val="00EA49E8"/>
    <w:rsid w:val="00EA5658"/>
    <w:rsid w:val="00EB3AE5"/>
    <w:rsid w:val="00EC211D"/>
    <w:rsid w:val="00EC5353"/>
    <w:rsid w:val="00EC5A94"/>
    <w:rsid w:val="00EC7AED"/>
    <w:rsid w:val="00ED2CB8"/>
    <w:rsid w:val="00ED7C19"/>
    <w:rsid w:val="00EE0229"/>
    <w:rsid w:val="00EE0B93"/>
    <w:rsid w:val="00EE2D15"/>
    <w:rsid w:val="00EE3114"/>
    <w:rsid w:val="00EF45DA"/>
    <w:rsid w:val="00EF6A40"/>
    <w:rsid w:val="00F020DC"/>
    <w:rsid w:val="00F1271A"/>
    <w:rsid w:val="00F133C2"/>
    <w:rsid w:val="00F14CC5"/>
    <w:rsid w:val="00F21669"/>
    <w:rsid w:val="00F32C49"/>
    <w:rsid w:val="00F36274"/>
    <w:rsid w:val="00F43570"/>
    <w:rsid w:val="00F467CB"/>
    <w:rsid w:val="00F46C0D"/>
    <w:rsid w:val="00F51E69"/>
    <w:rsid w:val="00F571D3"/>
    <w:rsid w:val="00F574CD"/>
    <w:rsid w:val="00F624BD"/>
    <w:rsid w:val="00F6279E"/>
    <w:rsid w:val="00F66DF5"/>
    <w:rsid w:val="00F67AAE"/>
    <w:rsid w:val="00F72F1C"/>
    <w:rsid w:val="00F74653"/>
    <w:rsid w:val="00F749AB"/>
    <w:rsid w:val="00F77542"/>
    <w:rsid w:val="00F83B4C"/>
    <w:rsid w:val="00F84735"/>
    <w:rsid w:val="00F87130"/>
    <w:rsid w:val="00F92CF7"/>
    <w:rsid w:val="00FA0151"/>
    <w:rsid w:val="00FA1DB7"/>
    <w:rsid w:val="00FB131E"/>
    <w:rsid w:val="00FB37F2"/>
    <w:rsid w:val="00FB44B4"/>
    <w:rsid w:val="00FC0982"/>
    <w:rsid w:val="00FC1057"/>
    <w:rsid w:val="00FC114E"/>
    <w:rsid w:val="00FC4ADC"/>
    <w:rsid w:val="00FD31CB"/>
    <w:rsid w:val="00FD49AF"/>
    <w:rsid w:val="00FE25A3"/>
    <w:rsid w:val="00FE41B9"/>
    <w:rsid w:val="00FE44A2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17C7E5B7"/>
  <w15:docId w15:val="{E00CFCBC-AA91-4C2A-AC4B-E2EF85B2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F4F17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6F4F17"/>
    <w:pPr>
      <w:numPr>
        <w:ilvl w:val="1"/>
        <w:numId w:val="17"/>
      </w:numPr>
      <w:tabs>
        <w:tab w:val="clear" w:pos="851"/>
        <w:tab w:val="left" w:pos="567"/>
      </w:tabs>
      <w:spacing w:before="60" w:after="12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ED7B2-8AB9-40AE-A096-99120BC9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817</Words>
  <Characters>6961</Characters>
  <Application>Microsoft Office Word</Application>
  <DocSecurity>0</DocSecurity>
  <Lines>58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Przygodda.86, Birgit</cp:lastModifiedBy>
  <cp:revision>8</cp:revision>
  <cp:lastPrinted>2025-09-25T13:46:00Z</cp:lastPrinted>
  <dcterms:created xsi:type="dcterms:W3CDTF">2025-09-25T13:42:00Z</dcterms:created>
  <dcterms:modified xsi:type="dcterms:W3CDTF">2026-02-19T07:19:00Z</dcterms:modified>
</cp:coreProperties>
</file>